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33737" w14:textId="77777777" w:rsidR="000B31F9" w:rsidRPr="00390509" w:rsidRDefault="00C2704E" w:rsidP="00390509">
      <w:pPr>
        <w:spacing w:after="0"/>
        <w:jc w:val="center"/>
        <w:rPr>
          <w:sz w:val="24"/>
          <w:szCs w:val="24"/>
        </w:rPr>
      </w:pPr>
      <w:r w:rsidRPr="00390509">
        <w:rPr>
          <w:sz w:val="24"/>
          <w:szCs w:val="24"/>
        </w:rPr>
        <w:t>Briefkopf</w:t>
      </w:r>
    </w:p>
    <w:p w14:paraId="1989F48D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5C778835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70B141ED" w14:textId="77777777" w:rsidR="00C2704E" w:rsidRPr="00390509" w:rsidRDefault="00390509" w:rsidP="003905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An das Inspektorat der</w:t>
      </w:r>
    </w:p>
    <w:p w14:paraId="5B3B17C8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  <w:r w:rsidRPr="00390509">
        <w:rPr>
          <w:sz w:val="24"/>
          <w:szCs w:val="24"/>
        </w:rPr>
        <w:t>Deutsche</w:t>
      </w:r>
      <w:r w:rsidR="00390509">
        <w:rPr>
          <w:sz w:val="24"/>
          <w:szCs w:val="24"/>
        </w:rPr>
        <w:t>n</w:t>
      </w:r>
      <w:r w:rsidRPr="00390509">
        <w:rPr>
          <w:sz w:val="24"/>
          <w:szCs w:val="24"/>
        </w:rPr>
        <w:t xml:space="preserve"> Bildungsdirektion</w:t>
      </w:r>
    </w:p>
    <w:p w14:paraId="050C4913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  <w:hyperlink r:id="rId8" w:history="1">
        <w:r w:rsidRPr="00390509">
          <w:rPr>
            <w:rStyle w:val="Hyperlink"/>
            <w:sz w:val="24"/>
            <w:szCs w:val="24"/>
          </w:rPr>
          <w:t>inspektorat@provinz.bz.it</w:t>
        </w:r>
      </w:hyperlink>
    </w:p>
    <w:p w14:paraId="435C0337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3BF4405A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2455A1B3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0429242D" w14:textId="77777777" w:rsidR="00C2704E" w:rsidRDefault="00C2704E" w:rsidP="00390509">
      <w:pPr>
        <w:spacing w:after="0"/>
        <w:jc w:val="both"/>
        <w:rPr>
          <w:sz w:val="24"/>
          <w:szCs w:val="24"/>
        </w:rPr>
      </w:pPr>
    </w:p>
    <w:p w14:paraId="395D8526" w14:textId="77777777" w:rsidR="00390509" w:rsidRPr="00390509" w:rsidRDefault="00390509" w:rsidP="00390509">
      <w:pPr>
        <w:spacing w:after="0"/>
        <w:jc w:val="both"/>
        <w:rPr>
          <w:sz w:val="24"/>
          <w:szCs w:val="24"/>
        </w:rPr>
      </w:pPr>
    </w:p>
    <w:p w14:paraId="53C9E27D" w14:textId="77777777" w:rsidR="00C2704E" w:rsidRPr="00390509" w:rsidRDefault="00C2704E" w:rsidP="00390509">
      <w:pPr>
        <w:spacing w:after="0"/>
        <w:jc w:val="both"/>
        <w:rPr>
          <w:b/>
          <w:bCs/>
          <w:sz w:val="24"/>
          <w:szCs w:val="24"/>
        </w:rPr>
      </w:pPr>
      <w:r w:rsidRPr="00390509">
        <w:rPr>
          <w:b/>
          <w:bCs/>
          <w:sz w:val="24"/>
          <w:szCs w:val="24"/>
        </w:rPr>
        <w:t>Bewertung des Ausb</w:t>
      </w:r>
      <w:r w:rsidR="00390509" w:rsidRPr="00390509">
        <w:rPr>
          <w:b/>
          <w:bCs/>
          <w:sz w:val="24"/>
          <w:szCs w:val="24"/>
        </w:rPr>
        <w:t>i</w:t>
      </w:r>
      <w:r w:rsidRPr="00390509">
        <w:rPr>
          <w:b/>
          <w:bCs/>
          <w:sz w:val="24"/>
          <w:szCs w:val="24"/>
        </w:rPr>
        <w:t>ldungsjahres der Lehrkräfte für Sprachförderung im Lehrbefähigungsverfahren für die Wettbewerbsklasse A023/bis</w:t>
      </w:r>
      <w:r w:rsidR="00390509" w:rsidRPr="00390509">
        <w:rPr>
          <w:b/>
          <w:bCs/>
          <w:sz w:val="24"/>
          <w:szCs w:val="24"/>
        </w:rPr>
        <w:t xml:space="preserve"> und Empfehlung für die Prüfungskommission</w:t>
      </w:r>
    </w:p>
    <w:p w14:paraId="0302AD88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18C7DEE6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46BEE2A4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  <w:r w:rsidRPr="00390509">
        <w:rPr>
          <w:sz w:val="24"/>
          <w:szCs w:val="24"/>
        </w:rPr>
        <w:t>Die Lehrperson</w:t>
      </w:r>
      <w:r w:rsidR="00390509">
        <w:rPr>
          <w:sz w:val="24"/>
          <w:szCs w:val="24"/>
        </w:rPr>
        <w:t xml:space="preserve">        </w:t>
      </w:r>
      <w:proofErr w:type="gramStart"/>
      <w:r w:rsidR="00390509">
        <w:rPr>
          <w:sz w:val="24"/>
          <w:szCs w:val="24"/>
        </w:rPr>
        <w:t xml:space="preserve">  ,</w:t>
      </w:r>
      <w:proofErr w:type="gramEnd"/>
      <w:r w:rsidR="00390509">
        <w:rPr>
          <w:sz w:val="24"/>
          <w:szCs w:val="24"/>
        </w:rPr>
        <w:t xml:space="preserve"> </w:t>
      </w:r>
      <w:r w:rsidRPr="00390509">
        <w:rPr>
          <w:sz w:val="24"/>
          <w:szCs w:val="24"/>
        </w:rPr>
        <w:t>geboren am          , hat im Schuljahr</w:t>
      </w:r>
      <w:r w:rsidR="00390509">
        <w:rPr>
          <w:sz w:val="24"/>
          <w:szCs w:val="24"/>
        </w:rPr>
        <w:t xml:space="preserve">          </w:t>
      </w:r>
      <w:r w:rsidRPr="00390509">
        <w:rPr>
          <w:sz w:val="24"/>
          <w:szCs w:val="24"/>
        </w:rPr>
        <w:t>das Ausbildungsjahr der Sprachförderlehrkräfte im Lehrbefähigungsverfahren für die Wettbewerbsklasse A023/bis absolviert.</w:t>
      </w:r>
    </w:p>
    <w:p w14:paraId="24098A31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1D0740C3" w14:textId="77777777" w:rsidR="00C2704E" w:rsidRDefault="00390509" w:rsidP="003905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C2704E" w:rsidRPr="00390509">
        <w:rPr>
          <w:sz w:val="24"/>
          <w:szCs w:val="24"/>
        </w:rPr>
        <w:t>ie hat dabei folgende Voraussetzungen für die Gültigkeit erfüllt:</w:t>
      </w:r>
    </w:p>
    <w:p w14:paraId="3A4C2CD7" w14:textId="77777777" w:rsidR="00C2704E" w:rsidRPr="00390509" w:rsidRDefault="00C2704E" w:rsidP="00390509">
      <w:pPr>
        <w:pStyle w:val="Listenabsatz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390509">
        <w:rPr>
          <w:sz w:val="24"/>
          <w:szCs w:val="24"/>
        </w:rPr>
        <w:t xml:space="preserve">Sie hat </w:t>
      </w:r>
      <w:r w:rsidRPr="00390509">
        <w:rPr>
          <w:sz w:val="24"/>
          <w:szCs w:val="24"/>
        </w:rPr>
        <w:t xml:space="preserve">mindestens 180 Tage effektiven Dienst an der Schule </w:t>
      </w:r>
      <w:r w:rsidRPr="00390509">
        <w:rPr>
          <w:sz w:val="24"/>
          <w:szCs w:val="24"/>
        </w:rPr>
        <w:t xml:space="preserve">geleistet, davon </w:t>
      </w:r>
      <w:r w:rsidRPr="00390509">
        <w:rPr>
          <w:sz w:val="24"/>
          <w:szCs w:val="24"/>
        </w:rPr>
        <w:t xml:space="preserve">mindestens 120 Tage didaktische Tätigkeiten </w:t>
      </w:r>
      <w:r w:rsidRPr="00390509">
        <w:rPr>
          <w:sz w:val="24"/>
          <w:szCs w:val="24"/>
        </w:rPr>
        <w:t>(bei Teilzeit entsprechend gekürzt).</w:t>
      </w:r>
    </w:p>
    <w:p w14:paraId="17611032" w14:textId="77777777" w:rsidR="00C2704E" w:rsidRPr="00390509" w:rsidRDefault="00C2704E" w:rsidP="00390509">
      <w:pPr>
        <w:pStyle w:val="Listenabsatz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390509">
        <w:rPr>
          <w:sz w:val="24"/>
          <w:szCs w:val="24"/>
        </w:rPr>
        <w:t xml:space="preserve">Sie hat Fortbildungen im </w:t>
      </w:r>
      <w:r w:rsidRPr="00390509">
        <w:rPr>
          <w:sz w:val="24"/>
          <w:szCs w:val="24"/>
        </w:rPr>
        <w:t>Ausmaß von 50 Stunden</w:t>
      </w:r>
      <w:r w:rsidRPr="00390509">
        <w:rPr>
          <w:sz w:val="24"/>
          <w:szCs w:val="24"/>
        </w:rPr>
        <w:t xml:space="preserve"> besucht.</w:t>
      </w:r>
    </w:p>
    <w:p w14:paraId="01B70AB6" w14:textId="77777777" w:rsidR="00C2704E" w:rsidRPr="00390509" w:rsidRDefault="00C2704E" w:rsidP="00390509">
      <w:pPr>
        <w:pStyle w:val="Listenabsatz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390509">
        <w:rPr>
          <w:sz w:val="24"/>
          <w:szCs w:val="24"/>
        </w:rPr>
        <w:t xml:space="preserve">Sie hat </w:t>
      </w:r>
      <w:r w:rsidRPr="00390509">
        <w:rPr>
          <w:sz w:val="24"/>
          <w:szCs w:val="24"/>
        </w:rPr>
        <w:t xml:space="preserve">mit </w:t>
      </w:r>
      <w:r w:rsidRPr="00390509">
        <w:rPr>
          <w:sz w:val="24"/>
          <w:szCs w:val="24"/>
        </w:rPr>
        <w:t>der</w:t>
      </w:r>
      <w:r w:rsidRPr="00390509">
        <w:rPr>
          <w:sz w:val="24"/>
          <w:szCs w:val="24"/>
        </w:rPr>
        <w:t xml:space="preserve"> Tutorin/</w:t>
      </w:r>
      <w:r w:rsidRPr="00390509">
        <w:rPr>
          <w:sz w:val="24"/>
          <w:szCs w:val="24"/>
        </w:rPr>
        <w:t>dem</w:t>
      </w:r>
      <w:r w:rsidRPr="00390509">
        <w:rPr>
          <w:sz w:val="24"/>
          <w:szCs w:val="24"/>
        </w:rPr>
        <w:t xml:space="preserve"> Tutor</w:t>
      </w:r>
      <w:r w:rsidRPr="00390509">
        <w:rPr>
          <w:sz w:val="24"/>
          <w:szCs w:val="24"/>
        </w:rPr>
        <w:t xml:space="preserve"> zusammengearbeitet.</w:t>
      </w:r>
    </w:p>
    <w:p w14:paraId="66229299" w14:textId="77777777" w:rsidR="00C2704E" w:rsidRPr="00390509" w:rsidRDefault="00C2704E" w:rsidP="00390509">
      <w:pPr>
        <w:pStyle w:val="Listenabsatz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390509">
        <w:rPr>
          <w:sz w:val="24"/>
          <w:szCs w:val="24"/>
        </w:rPr>
        <w:t>Sie hat ein</w:t>
      </w:r>
      <w:r w:rsidRPr="00390509">
        <w:rPr>
          <w:sz w:val="24"/>
          <w:szCs w:val="24"/>
        </w:rPr>
        <w:t xml:space="preserve"> Portfolio der beruflichen Entwicklung</w:t>
      </w:r>
      <w:r w:rsidRPr="00390509">
        <w:rPr>
          <w:sz w:val="24"/>
          <w:szCs w:val="24"/>
        </w:rPr>
        <w:t xml:space="preserve"> geführt.</w:t>
      </w:r>
    </w:p>
    <w:p w14:paraId="575EF769" w14:textId="77777777" w:rsidR="00C2704E" w:rsidRPr="00390509" w:rsidRDefault="00C2704E" w:rsidP="00390509">
      <w:pPr>
        <w:spacing w:after="0"/>
        <w:jc w:val="both"/>
        <w:rPr>
          <w:sz w:val="24"/>
          <w:szCs w:val="24"/>
        </w:rPr>
      </w:pPr>
    </w:p>
    <w:p w14:paraId="71466357" w14:textId="77777777" w:rsidR="00C2704E" w:rsidRPr="00B7748D" w:rsidRDefault="00390509" w:rsidP="00390509">
      <w:pPr>
        <w:spacing w:after="0"/>
        <w:jc w:val="both"/>
        <w:rPr>
          <w:i/>
          <w:iCs/>
          <w:sz w:val="24"/>
          <w:szCs w:val="24"/>
        </w:rPr>
      </w:pPr>
      <w:r w:rsidRPr="00B7748D">
        <w:rPr>
          <w:i/>
          <w:iCs/>
          <w:sz w:val="24"/>
          <w:szCs w:val="24"/>
        </w:rPr>
        <w:t>Bewertung der Lehrkraft im Ausbildungsjahr:</w:t>
      </w:r>
    </w:p>
    <w:p w14:paraId="345DE589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113B8606" w14:textId="77777777" w:rsidR="00390509" w:rsidRDefault="00390509" w:rsidP="00390509">
      <w:pPr>
        <w:spacing w:after="0"/>
        <w:jc w:val="both"/>
        <w:rPr>
          <w:sz w:val="24"/>
          <w:szCs w:val="24"/>
        </w:rPr>
      </w:pPr>
      <w:bookmarkStart w:id="0" w:name="_GoBack"/>
      <w:bookmarkEnd w:id="0"/>
    </w:p>
    <w:p w14:paraId="33915212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690657BA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33605695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11E66E12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50195725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7730FF87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2DC7DD1F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677ACA7F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6CB75AFA" w14:textId="77777777" w:rsidR="00390509" w:rsidRDefault="00390509" w:rsidP="003905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Somit fällt die Bewertung insgesamt             aus.</w:t>
      </w:r>
    </w:p>
    <w:p w14:paraId="512A17CA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56DF7AAC" w14:textId="77777777" w:rsidR="00390509" w:rsidRDefault="00390509" w:rsidP="003905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Die Schulführungskraft</w:t>
      </w:r>
    </w:p>
    <w:p w14:paraId="5671ED9A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6BB513F8" w14:textId="77777777" w:rsidR="00390509" w:rsidRDefault="00390509" w:rsidP="00390509">
      <w:pPr>
        <w:spacing w:after="0"/>
        <w:jc w:val="both"/>
        <w:rPr>
          <w:sz w:val="24"/>
          <w:szCs w:val="24"/>
        </w:rPr>
      </w:pPr>
    </w:p>
    <w:p w14:paraId="1CCC07EF" w14:textId="77777777" w:rsidR="00390509" w:rsidRPr="00390509" w:rsidRDefault="00390509" w:rsidP="00390509">
      <w:pPr>
        <w:spacing w:after="0"/>
        <w:jc w:val="both"/>
        <w:rPr>
          <w:sz w:val="16"/>
          <w:szCs w:val="16"/>
        </w:rPr>
      </w:pPr>
      <w:r w:rsidRPr="00390509">
        <w:rPr>
          <w:sz w:val="16"/>
          <w:szCs w:val="16"/>
        </w:rPr>
        <w:t>(mit digitaler Unterschrift gezeichnet)</w:t>
      </w:r>
    </w:p>
    <w:sectPr w:rsidR="00390509" w:rsidRPr="003905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026953"/>
    <w:multiLevelType w:val="hybridMultilevel"/>
    <w:tmpl w:val="CB8680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04E"/>
    <w:rsid w:val="000B31F9"/>
    <w:rsid w:val="00390509"/>
    <w:rsid w:val="00B7748D"/>
    <w:rsid w:val="00C2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FCE"/>
  <w15:chartTrackingRefBased/>
  <w15:docId w15:val="{FF7F2D2B-08D7-4207-9980-C9BA52F28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2704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2704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27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at@provinz.bz.i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F6AEC9688E3A48B2D8F6CBEA40CA3B" ma:contentTypeVersion="10" ma:contentTypeDescription="Creare un nuovo documento." ma:contentTypeScope="" ma:versionID="26803ac4c8119a9994f10976e907d6b2">
  <xsd:schema xmlns:xsd="http://www.w3.org/2001/XMLSchema" xmlns:xs="http://www.w3.org/2001/XMLSchema" xmlns:p="http://schemas.microsoft.com/office/2006/metadata/properties" xmlns:ns3="91e08415-0939-459c-a44d-04282e81b212" xmlns:ns4="c6ed25f5-fb1e-4394-8247-3a307d302b36" targetNamespace="http://schemas.microsoft.com/office/2006/metadata/properties" ma:root="true" ma:fieldsID="3f903fcf09a722ee8dadc645e606c679" ns3:_="" ns4:_="">
    <xsd:import namespace="91e08415-0939-459c-a44d-04282e81b212"/>
    <xsd:import namespace="c6ed25f5-fb1e-4394-8247-3a307d302b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08415-0939-459c-a44d-04282e81b2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d25f5-fb1e-4394-8247-3a307d302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B35B3A-2F09-42A9-82CC-1B7676BFE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08415-0939-459c-a44d-04282e81b212"/>
    <ds:schemaRef ds:uri="c6ed25f5-fb1e-4394-8247-3a307d302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81574-30CC-4288-A88C-83EDF65FD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CAF0F-6855-4120-8841-FBA54717CBB6}">
  <ds:schemaRefs>
    <ds:schemaRef ds:uri="http://schemas.microsoft.com/office/infopath/2007/PartnerControls"/>
    <ds:schemaRef ds:uri="91e08415-0939-459c-a44d-04282e81b212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c6ed25f5-fb1e-4394-8247-3a307d302b3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FAB746DE</Template>
  <TotalTime>0</TotalTime>
  <Pages>1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Walcher, Christian</dc:creator>
  <cp:keywords/>
  <dc:description/>
  <cp:lastModifiedBy>Walcher, Christian</cp:lastModifiedBy>
  <cp:revision>1</cp:revision>
  <dcterms:created xsi:type="dcterms:W3CDTF">2020-09-02T11:26:00Z</dcterms:created>
  <dcterms:modified xsi:type="dcterms:W3CDTF">2020-09-02T11:50:00Z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0x010100D1F6AEC9688E3A48B2D8F6CBEA40CA3B</vt:lpwstr>
  </property>
</Properties>
</file>