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A5D" w:rsidRPr="00A4208C" w:rsidRDefault="00102A5D" w:rsidP="00102A5D">
      <w:pPr>
        <w:tabs>
          <w:tab w:val="left" w:pos="7560"/>
        </w:tabs>
        <w:spacing w:line="360" w:lineRule="auto"/>
        <w:rPr>
          <w:rFonts w:ascii="Arial" w:hAnsi="Arial" w:cs="Arial"/>
          <w:vanish/>
          <w:color w:val="339966"/>
          <w:sz w:val="20"/>
          <w:szCs w:val="20"/>
          <w:lang w:val="de-DE"/>
        </w:rPr>
      </w:pPr>
      <w:r>
        <w:rPr>
          <w:rFonts w:ascii="Arial" w:hAnsi="Arial" w:cs="Arial"/>
          <w:vanish/>
          <w:color w:val="339966"/>
          <w:sz w:val="20"/>
          <w:szCs w:val="20"/>
          <w:lang w:val="de-DE"/>
        </w:rPr>
        <w:t xml:space="preserve">Hier den </w:t>
      </w:r>
      <w:r w:rsidRPr="00A4208C">
        <w:rPr>
          <w:rFonts w:ascii="Arial" w:hAnsi="Arial" w:cs="Arial"/>
          <w:vanish/>
          <w:color w:val="339966"/>
          <w:sz w:val="20"/>
          <w:szCs w:val="20"/>
          <w:lang w:val="de-DE"/>
        </w:rPr>
        <w:t>Briefkopf der Schule</w:t>
      </w:r>
      <w:r>
        <w:rPr>
          <w:rFonts w:ascii="Arial" w:hAnsi="Arial" w:cs="Arial"/>
          <w:vanish/>
          <w:color w:val="339966"/>
          <w:sz w:val="20"/>
          <w:szCs w:val="20"/>
          <w:lang w:val="de-DE"/>
        </w:rPr>
        <w:t xml:space="preserve"> einfügen.</w:t>
      </w:r>
      <w:r w:rsidRPr="009A4FD7">
        <w:rPr>
          <w:rFonts w:ascii="Arial" w:hAnsi="Arial" w:cs="Arial"/>
          <w:b/>
          <w:sz w:val="20"/>
          <w:szCs w:val="20"/>
          <w:lang w:val="de-DE"/>
        </w:rPr>
        <w:t xml:space="preserve"> </w:t>
      </w:r>
      <w:r>
        <w:rPr>
          <w:rFonts w:ascii="Arial" w:hAnsi="Arial" w:cs="Arial"/>
          <w:b/>
          <w:sz w:val="20"/>
          <w:szCs w:val="20"/>
          <w:lang w:val="de-D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  <w:lang w:val="de-DE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  <w:lang w:val="de-DE"/>
        </w:rPr>
      </w:r>
      <w:r>
        <w:rPr>
          <w:rFonts w:ascii="Arial" w:hAnsi="Arial" w:cs="Arial"/>
          <w:b/>
          <w:sz w:val="20"/>
          <w:szCs w:val="20"/>
          <w:lang w:val="de-DE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sz w:val="20"/>
          <w:szCs w:val="20"/>
          <w:lang w:val="de-DE"/>
        </w:rPr>
        <w:fldChar w:fldCharType="end"/>
      </w:r>
    </w:p>
    <w:p w:rsidR="00ED47AA" w:rsidRPr="00102A5D" w:rsidRDefault="00ED47AA">
      <w:pPr>
        <w:rPr>
          <w:lang w:val="de-DE"/>
        </w:rPr>
      </w:pPr>
    </w:p>
    <w:p w:rsidR="00E1729A" w:rsidRPr="00102A5D" w:rsidRDefault="00E1729A">
      <w:pPr>
        <w:rPr>
          <w:lang w:val="de-DE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248"/>
        <w:gridCol w:w="4252"/>
      </w:tblGrid>
      <w:tr w:rsidR="00E1729A" w:rsidRPr="00C91FA0" w:rsidTr="007A7B98">
        <w:trPr>
          <w:cantSplit/>
        </w:trPr>
        <w:tc>
          <w:tcPr>
            <w:tcW w:w="4139" w:type="dxa"/>
          </w:tcPr>
          <w:p w:rsidR="00E1729A" w:rsidRPr="00C54B0A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248" w:type="dxa"/>
          </w:tcPr>
          <w:p w:rsidR="00E1729A" w:rsidRPr="00C54B0A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 w:val="restart"/>
          </w:tcPr>
          <w:p w:rsidR="00E1729A" w:rsidRPr="00545DB3" w:rsidRDefault="008D00F5" w:rsidP="003F45E5">
            <w:pPr>
              <w:tabs>
                <w:tab w:val="left" w:pos="7560"/>
              </w:tabs>
              <w:spacing w:line="360" w:lineRule="auto"/>
              <w:rPr>
                <w:i/>
                <w:lang w:val="de-DE"/>
              </w:rPr>
            </w:pPr>
            <w:r w:rsidRPr="008D00F5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Adresse der L</w:t>
            </w:r>
            <w:r w:rsidR="00E1729A" w:rsidRPr="008D00F5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ehrperson</w:t>
            </w:r>
            <w:r w:rsidRPr="008D00F5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 einfügen</w:t>
            </w:r>
            <w:r w:rsidR="00146812">
              <w:rPr>
                <w:i/>
                <w:lang w:val="de-DE"/>
              </w:rPr>
              <w:t xml:space="preserve"> </w:t>
            </w:r>
            <w:r w:rsidR="00146812">
              <w:rPr>
                <w:i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>
              <w:rPr>
                <w:i/>
                <w:lang w:val="de-DE"/>
              </w:rPr>
              <w:instrText xml:space="preserve"> FORMTEXT </w:instrText>
            </w:r>
            <w:r w:rsidR="00146812">
              <w:rPr>
                <w:i/>
                <w:lang w:val="de-DE"/>
              </w:rPr>
            </w:r>
            <w:r w:rsidR="00146812">
              <w:rPr>
                <w:i/>
                <w:lang w:val="de-DE"/>
              </w:rPr>
              <w:fldChar w:fldCharType="separate"/>
            </w:r>
            <w:bookmarkStart w:id="1" w:name="_GoBack"/>
            <w:r w:rsidR="00AD0E5D">
              <w:rPr>
                <w:i/>
                <w:lang w:val="de-DE"/>
              </w:rPr>
              <w:t> </w:t>
            </w:r>
            <w:r w:rsidR="00AD0E5D">
              <w:rPr>
                <w:i/>
                <w:lang w:val="de-DE"/>
              </w:rPr>
              <w:t> </w:t>
            </w:r>
            <w:r w:rsidR="00AD0E5D">
              <w:rPr>
                <w:i/>
                <w:lang w:val="de-DE"/>
              </w:rPr>
              <w:t> </w:t>
            </w:r>
            <w:r w:rsidR="00AD0E5D">
              <w:rPr>
                <w:i/>
                <w:lang w:val="de-DE"/>
              </w:rPr>
              <w:t> </w:t>
            </w:r>
            <w:r w:rsidR="00AD0E5D">
              <w:rPr>
                <w:i/>
                <w:lang w:val="de-DE"/>
              </w:rPr>
              <w:t> </w:t>
            </w:r>
            <w:bookmarkEnd w:id="1"/>
            <w:r w:rsidR="00146812">
              <w:rPr>
                <w:i/>
                <w:lang w:val="de-DE"/>
              </w:rPr>
              <w:fldChar w:fldCharType="end"/>
            </w:r>
            <w:bookmarkEnd w:id="0"/>
          </w:p>
          <w:p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:rsidR="00E1729A" w:rsidRPr="007C0536" w:rsidRDefault="00E1729A" w:rsidP="00F4036D">
            <w:pPr>
              <w:pStyle w:val="VersandformundAdresse"/>
              <w:rPr>
                <w:lang w:val="de-DE"/>
              </w:rPr>
            </w:pPr>
          </w:p>
        </w:tc>
      </w:tr>
      <w:tr w:rsidR="00E1729A" w:rsidRPr="00C91FA0" w:rsidTr="007A7B98">
        <w:trPr>
          <w:cantSplit/>
        </w:trPr>
        <w:tc>
          <w:tcPr>
            <w:tcW w:w="4139" w:type="dxa"/>
          </w:tcPr>
          <w:p w:rsidR="00E1729A" w:rsidRPr="00CD098F" w:rsidRDefault="00E1729A" w:rsidP="00E1729A">
            <w:pPr>
              <w:spacing w:line="200" w:lineRule="exact"/>
              <w:rPr>
                <w:sz w:val="16"/>
                <w:lang w:val="de-DE"/>
              </w:rPr>
            </w:pPr>
          </w:p>
        </w:tc>
        <w:tc>
          <w:tcPr>
            <w:tcW w:w="1248" w:type="dxa"/>
          </w:tcPr>
          <w:p w:rsidR="00E1729A" w:rsidRPr="007C0536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3C001C" w:rsidTr="007A7B98">
        <w:trPr>
          <w:cantSplit/>
          <w:hidden/>
        </w:trPr>
        <w:tc>
          <w:tcPr>
            <w:tcW w:w="4139" w:type="dxa"/>
          </w:tcPr>
          <w:p w:rsidR="00E1729A" w:rsidRPr="00CD098F" w:rsidRDefault="00102A5D" w:rsidP="00E1729A">
            <w:pPr>
              <w:pStyle w:val="DatumOrt"/>
              <w:rPr>
                <w:lang w:val="de-DE"/>
              </w:rPr>
            </w:pPr>
            <w:r>
              <w:rPr>
                <w:rFonts w:cs="Arial"/>
                <w:vanish/>
                <w:color w:val="339966"/>
                <w:sz w:val="20"/>
                <w:lang w:val="de-DE"/>
              </w:rPr>
              <w:t>Hier Ort und Datum anführen</w:t>
            </w:r>
            <w:r>
              <w:rPr>
                <w:rFonts w:cs="Arial"/>
                <w:sz w:val="20"/>
                <w:lang w:val="de-DE"/>
              </w:rPr>
              <w:t xml:space="preserve"> </w:t>
            </w:r>
            <w:r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/>
                </w:ffData>
              </w:fldChar>
            </w:r>
            <w:r>
              <w:rPr>
                <w:rFonts w:cs="Arial"/>
                <w:sz w:val="20"/>
                <w:lang w:val="de-DE"/>
              </w:rPr>
              <w:instrText xml:space="preserve"> FORMTEXT </w:instrText>
            </w:r>
            <w:r>
              <w:rPr>
                <w:rFonts w:cs="Arial"/>
                <w:sz w:val="20"/>
                <w:lang w:val="de-DE"/>
              </w:rPr>
            </w:r>
            <w:r>
              <w:rPr>
                <w:rFonts w:cs="Arial"/>
                <w:sz w:val="20"/>
                <w:lang w:val="de-DE"/>
              </w:rPr>
              <w:fldChar w:fldCharType="separate"/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fldChar w:fldCharType="end"/>
            </w:r>
            <w:r>
              <w:rPr>
                <w:rFonts w:cs="Arial"/>
                <w:sz w:val="20"/>
                <w:lang w:val="de-DE"/>
              </w:rPr>
              <w:t xml:space="preserve"> </w:t>
            </w:r>
          </w:p>
        </w:tc>
        <w:tc>
          <w:tcPr>
            <w:tcW w:w="1248" w:type="dxa"/>
          </w:tcPr>
          <w:p w:rsidR="00E1729A" w:rsidRPr="009C0C38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3C001C" w:rsidTr="007A7B98">
        <w:trPr>
          <w:cantSplit/>
        </w:trPr>
        <w:tc>
          <w:tcPr>
            <w:tcW w:w="4139" w:type="dxa"/>
          </w:tcPr>
          <w:p w:rsidR="00E1729A" w:rsidRPr="009C0C38" w:rsidRDefault="00E1729A" w:rsidP="00E1729A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248" w:type="dxa"/>
          </w:tcPr>
          <w:p w:rsidR="00E1729A" w:rsidRPr="009C0C38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9C0C38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3C001C" w:rsidTr="007A7B98">
        <w:trPr>
          <w:cantSplit/>
        </w:trPr>
        <w:tc>
          <w:tcPr>
            <w:tcW w:w="4139" w:type="dxa"/>
            <w:vMerge w:val="restart"/>
          </w:tcPr>
          <w:p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248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3C001C" w:rsidTr="007A7B98">
        <w:trPr>
          <w:cantSplit/>
        </w:trPr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sz w:val="18"/>
                <w:lang w:val="de-DE"/>
              </w:rPr>
            </w:pPr>
          </w:p>
        </w:tc>
        <w:tc>
          <w:tcPr>
            <w:tcW w:w="1248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3C001C" w:rsidTr="007A7B98">
        <w:trPr>
          <w:cantSplit/>
        </w:trPr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248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3C001C" w:rsidTr="007A7B98">
        <w:trPr>
          <w:cantSplit/>
        </w:trPr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248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3C001C" w:rsidTr="007A7B98">
        <w:trPr>
          <w:cantSplit/>
        </w:trPr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248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3C001C" w:rsidTr="007A7B98">
        <w:trPr>
          <w:cantSplit/>
        </w:trPr>
        <w:tc>
          <w:tcPr>
            <w:tcW w:w="5387" w:type="dxa"/>
            <w:gridSpan w:val="2"/>
          </w:tcPr>
          <w:p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  <w:lang w:val="de-DE"/>
              </w:rPr>
            </w:pPr>
          </w:p>
        </w:tc>
        <w:tc>
          <w:tcPr>
            <w:tcW w:w="4252" w:type="dxa"/>
            <w:vMerge/>
          </w:tcPr>
          <w:p w:rsidR="00E1729A" w:rsidRPr="00C102B3" w:rsidRDefault="00E1729A" w:rsidP="00E1729A">
            <w:pPr>
              <w:spacing w:line="200" w:lineRule="exact"/>
              <w:rPr>
                <w:sz w:val="16"/>
                <w:lang w:val="de-DE"/>
              </w:rPr>
            </w:pPr>
          </w:p>
        </w:tc>
      </w:tr>
      <w:tr w:rsidR="00E1729A" w:rsidRPr="003C001C" w:rsidTr="00E1729A">
        <w:tc>
          <w:tcPr>
            <w:tcW w:w="9639" w:type="dxa"/>
            <w:gridSpan w:val="3"/>
          </w:tcPr>
          <w:p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3C001C" w:rsidTr="00E1729A">
        <w:tc>
          <w:tcPr>
            <w:tcW w:w="9639" w:type="dxa"/>
            <w:gridSpan w:val="3"/>
          </w:tcPr>
          <w:p w:rsidR="00E1729A" w:rsidRPr="00D43759" w:rsidRDefault="006C6096" w:rsidP="00E1729A">
            <w:pPr>
              <w:pStyle w:val="ThemadesSchreibens"/>
              <w:rPr>
                <w:noProof w:val="0"/>
                <w:u w:val="single"/>
                <w:lang w:val="de-DE"/>
              </w:rPr>
            </w:pPr>
            <w:bookmarkStart w:id="2" w:name="_Hlk517078472"/>
            <w:r w:rsidRPr="00D43759">
              <w:rPr>
                <w:noProof w:val="0"/>
                <w:u w:val="single"/>
                <w:lang w:val="de-DE"/>
              </w:rPr>
              <w:t>Positive Bewertung</w:t>
            </w:r>
            <w:r w:rsidR="00511A51" w:rsidRPr="00D43759">
              <w:rPr>
                <w:noProof w:val="0"/>
                <w:u w:val="single"/>
                <w:lang w:val="de-DE"/>
              </w:rPr>
              <w:t xml:space="preserve"> </w:t>
            </w:r>
            <w:r w:rsidRPr="00D43759">
              <w:rPr>
                <w:noProof w:val="0"/>
                <w:u w:val="single"/>
                <w:lang w:val="de-DE"/>
              </w:rPr>
              <w:t>der Probezeit</w:t>
            </w:r>
            <w:r w:rsidR="00851AEF">
              <w:rPr>
                <w:noProof w:val="0"/>
                <w:u w:val="single"/>
                <w:lang w:val="de-DE"/>
              </w:rPr>
              <w:t xml:space="preserve"> und Abschluss</w:t>
            </w:r>
            <w:r w:rsidRPr="00D43759">
              <w:rPr>
                <w:noProof w:val="0"/>
                <w:u w:val="single"/>
                <w:lang w:val="de-DE"/>
              </w:rPr>
              <w:t xml:space="preserve"> </w:t>
            </w:r>
            <w:r w:rsidR="00613E23" w:rsidRPr="00D43759">
              <w:rPr>
                <w:noProof w:val="0"/>
                <w:u w:val="single"/>
                <w:lang w:val="de-DE"/>
              </w:rPr>
              <w:t>der Berufseingangsphase</w:t>
            </w:r>
          </w:p>
        </w:tc>
      </w:tr>
      <w:bookmarkEnd w:id="2"/>
      <w:tr w:rsidR="00E1729A" w:rsidRPr="003C001C" w:rsidTr="00E1729A">
        <w:tc>
          <w:tcPr>
            <w:tcW w:w="9639" w:type="dxa"/>
            <w:gridSpan w:val="3"/>
          </w:tcPr>
          <w:p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3C001C" w:rsidTr="00E1729A">
        <w:tc>
          <w:tcPr>
            <w:tcW w:w="9639" w:type="dxa"/>
            <w:gridSpan w:val="3"/>
          </w:tcPr>
          <w:p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CD6150" w:rsidTr="00E1729A">
        <w:tc>
          <w:tcPr>
            <w:tcW w:w="9639" w:type="dxa"/>
            <w:gridSpan w:val="3"/>
          </w:tcPr>
          <w:p w:rsidR="006C6096" w:rsidRDefault="00E1729A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Die Lehrperson </w:t>
            </w:r>
            <w:r w:rsidR="00FF02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FF0242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FF0242">
              <w:rPr>
                <w:rFonts w:ascii="Arial" w:hAnsi="Arial" w:cs="Arial"/>
                <w:sz w:val="20"/>
                <w:szCs w:val="20"/>
              </w:rPr>
            </w:r>
            <w:r w:rsidR="00FF02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F024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F024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F024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F024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F024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F02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C6D5F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, geboren am </w:t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102A5D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102A5D">
              <w:rPr>
                <w:rFonts w:ascii="Arial" w:hAnsi="Arial" w:cs="Arial"/>
                <w:sz w:val="20"/>
                <w:szCs w:val="20"/>
              </w:rPr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77087" w:rsidRPr="00613E23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  <w:r w:rsidR="00C550E3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hat mit Wirkung </w:t>
            </w:r>
            <w:r w:rsidR="00106098">
              <w:rPr>
                <w:rFonts w:ascii="Arial" w:hAnsi="Arial" w:cs="Arial"/>
                <w:sz w:val="20"/>
                <w:szCs w:val="20"/>
                <w:lang w:val="de-DE"/>
              </w:rPr>
              <w:t>a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b </w:t>
            </w:r>
            <w:bookmarkStart w:id="3" w:name="Text6"/>
            <w:r w:rsidR="00102A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102A5D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102A5D">
              <w:rPr>
                <w:rFonts w:ascii="Arial" w:hAnsi="Arial" w:cs="Arial"/>
                <w:sz w:val="20"/>
                <w:szCs w:val="20"/>
              </w:rPr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bis zum </w:t>
            </w:r>
            <w:r w:rsidR="00613E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613E23">
              <w:rPr>
                <w:rFonts w:ascii="Arial" w:hAnsi="Arial" w:cs="Arial"/>
                <w:sz w:val="20"/>
                <w:szCs w:val="20"/>
              </w:rPr>
            </w:r>
            <w:r w:rsidR="00613E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E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mit </w:t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der Schulführungskraft 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einen </w:t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>befristeten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Arbeitsvertrag als Lehrperson</w:t>
            </w:r>
            <w:r w:rsidR="00714541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in der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CD615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Bitte Schulstufe auswählen"/>
                    <w:listEntry w:val="Grundschule"/>
                    <w:listEntry w:val="Mittelschule"/>
                    <w:listEntry w:val="Oberschule"/>
                  </w:ddList>
                </w:ffData>
              </w:fldChar>
            </w:r>
            <w:bookmarkStart w:id="4" w:name="Dropdown1"/>
            <w:r w:rsidR="00CD6150" w:rsidRPr="00CD6150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FORMDROPDOWN </w:instrText>
            </w:r>
            <w:r w:rsidR="00356675">
              <w:rPr>
                <w:rFonts w:ascii="Arial" w:hAnsi="Arial" w:cs="Arial"/>
                <w:sz w:val="20"/>
                <w:szCs w:val="20"/>
              </w:rPr>
            </w:r>
            <w:r w:rsidR="0035667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D615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714541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AD0E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Bitte Zutreffendes auswählen"/>
                    <w:listEntry w:val="für die Wettbewerbsklasse"/>
                    <w:listEntry w:val="als Integrationslehrperson"/>
                    <w:listEntry w:val="als Klassenlehrperson"/>
                    <w:listEntry w:val="als Zweitsprachlehrperson"/>
                    <w:listEntry w:val="als Religionslehrperson"/>
                  </w:ddList>
                </w:ffData>
              </w:fldChar>
            </w:r>
            <w:bookmarkStart w:id="5" w:name="Dropdown2"/>
            <w:r w:rsidR="00AD0E5D" w:rsidRPr="00AD0E5D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FORMDROPDOWN </w:instrText>
            </w:r>
            <w:r w:rsidR="00356675">
              <w:rPr>
                <w:rFonts w:ascii="Arial" w:hAnsi="Arial" w:cs="Arial"/>
                <w:sz w:val="20"/>
                <w:szCs w:val="20"/>
              </w:rPr>
            </w:r>
            <w:r w:rsidR="0035667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D0E5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714541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14541" w:rsidRPr="00613E23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714541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02A5D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102A5D" w:rsidRPr="00613E23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(Für die </w:t>
            </w:r>
            <w:r w:rsidR="00D85693" w:rsidRPr="00613E23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Mittel- und </w:t>
            </w:r>
            <w:r w:rsidR="00102A5D" w:rsidRPr="00613E23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Oberschule muss die Wettbewerbsklasse angeführt werden.)</w:t>
            </w:r>
            <w:r w:rsidR="00102A5D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E74842" w:rsidRPr="00613E23">
              <w:rPr>
                <w:rFonts w:ascii="Arial" w:hAnsi="Arial" w:cs="Arial"/>
                <w:sz w:val="20"/>
                <w:szCs w:val="20"/>
                <w:lang w:val="de-DE"/>
              </w:rPr>
              <w:t>a</w:t>
            </w:r>
            <w:r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bgeschlossen. </w:t>
            </w:r>
            <w:r w:rsidR="00F94FA8">
              <w:rPr>
                <w:rFonts w:ascii="Arial" w:hAnsi="Arial" w:cs="Arial"/>
                <w:sz w:val="20"/>
                <w:szCs w:val="20"/>
                <w:lang w:val="de-DE"/>
              </w:rPr>
              <w:t xml:space="preserve">Die </w:t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>B</w:t>
            </w:r>
            <w:r w:rsidR="00613E23">
              <w:rPr>
                <w:rFonts w:ascii="Arial" w:hAnsi="Arial" w:cs="Arial"/>
                <w:sz w:val="20"/>
                <w:szCs w:val="20"/>
                <w:lang w:val="de-DE"/>
              </w:rPr>
              <w:t>e</w:t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>rufsein</w:t>
            </w:r>
            <w:r w:rsidR="00613E23">
              <w:rPr>
                <w:rFonts w:ascii="Arial" w:hAnsi="Arial" w:cs="Arial"/>
                <w:sz w:val="20"/>
                <w:szCs w:val="20"/>
                <w:lang w:val="de-DE"/>
              </w:rPr>
              <w:t>g</w:t>
            </w:r>
            <w:r w:rsidR="00613E23" w:rsidRPr="00613E23">
              <w:rPr>
                <w:rFonts w:ascii="Arial" w:hAnsi="Arial" w:cs="Arial"/>
                <w:sz w:val="20"/>
                <w:szCs w:val="20"/>
                <w:lang w:val="de-DE"/>
              </w:rPr>
              <w:t>angsphase</w:t>
            </w:r>
            <w:r w:rsid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laut</w:t>
            </w:r>
            <w:r w:rsidR="00613E23">
              <w:rPr>
                <w:rFonts w:ascii="Helvetica" w:hAnsi="Helvetica" w:cs="Helvetica"/>
                <w:sz w:val="20"/>
                <w:szCs w:val="20"/>
                <w:lang w:val="de-DE" w:eastAsia="de-DE"/>
              </w:rPr>
              <w:t xml:space="preserve"> Artikel 12/sexies des Landesgesetzes vom 12. Dezember 1996, Nr. 2</w:t>
            </w:r>
            <w:r w:rsidR="00760218">
              <w:rPr>
                <w:rFonts w:ascii="Helvetica" w:hAnsi="Helvetica" w:cs="Helvetica"/>
                <w:sz w:val="20"/>
                <w:szCs w:val="20"/>
                <w:lang w:val="de-DE" w:eastAsia="de-DE"/>
              </w:rPr>
              <w:t>4,</w:t>
            </w:r>
            <w:r w:rsidR="00885CC8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5A23C2">
              <w:rPr>
                <w:rFonts w:ascii="Arial" w:hAnsi="Arial" w:cs="Arial"/>
                <w:sz w:val="20"/>
                <w:szCs w:val="20"/>
                <w:lang w:val="de-DE"/>
              </w:rPr>
              <w:t xml:space="preserve">und gemäß Beschluss der Landesregierung vom 13. April 2021, Nr. 313, </w:t>
            </w:r>
            <w:r w:rsidR="00885CC8" w:rsidRPr="00613E23">
              <w:rPr>
                <w:rFonts w:ascii="Arial" w:hAnsi="Arial" w:cs="Arial"/>
                <w:sz w:val="20"/>
                <w:szCs w:val="20"/>
                <w:lang w:val="de-DE"/>
              </w:rPr>
              <w:t xml:space="preserve">wurde </w:t>
            </w:r>
            <w:r w:rsidR="00C27FEF">
              <w:rPr>
                <w:rFonts w:ascii="Arial" w:hAnsi="Arial" w:cs="Arial"/>
                <w:sz w:val="20"/>
                <w:szCs w:val="20"/>
                <w:lang w:val="de-DE"/>
              </w:rPr>
              <w:t>absolviert</w:t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t xml:space="preserve">. Das Dienstbewertungskomitee hat in der Sitzung vom </w:t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6C6096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 w:rsidR="006C6096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 w:rsidR="006C6096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 w:rsidR="006C6096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 w:rsidR="006C6096"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t xml:space="preserve"> ein </w:t>
            </w:r>
            <w:r w:rsidR="00AD0E5D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Bitte Zutreffendes auswählen"/>
                    <w:listEntry w:val="positives"/>
                    <w:listEntry w:val="negatives"/>
                  </w:ddList>
                </w:ffData>
              </w:fldChar>
            </w:r>
            <w:r w:rsidR="00AD0E5D"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FORMDROPDOWN </w:instrText>
            </w:r>
            <w:r w:rsidR="00356675">
              <w:rPr>
                <w:rFonts w:ascii="Arial" w:hAnsi="Arial" w:cs="Arial"/>
                <w:sz w:val="20"/>
                <w:szCs w:val="20"/>
                <w:lang w:val="de-DE"/>
              </w:rPr>
            </w:r>
            <w:r w:rsidR="00356675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="00AD0E5D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="006C6096">
              <w:rPr>
                <w:rFonts w:ascii="Arial" w:hAnsi="Arial" w:cs="Arial"/>
                <w:sz w:val="20"/>
                <w:szCs w:val="20"/>
                <w:lang w:val="de-DE"/>
              </w:rPr>
              <w:t xml:space="preserve"> Gutachten abgegeben.</w:t>
            </w:r>
          </w:p>
          <w:p w:rsidR="006C6096" w:rsidRDefault="006C6096" w:rsidP="006C60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302F82" w:rsidRDefault="00302F82" w:rsidP="00302F82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C808A0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Bewertung der </w:t>
            </w: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Lehrperson durch die </w:t>
            </w:r>
            <w:r w:rsidRPr="00C808A0">
              <w:rPr>
                <w:rFonts w:ascii="Arial" w:hAnsi="Arial" w:cs="Arial"/>
                <w:b/>
                <w:sz w:val="20"/>
                <w:szCs w:val="20"/>
                <w:lang w:val="de-DE"/>
              </w:rPr>
              <w:t>Schulführungskraft</w:t>
            </w:r>
          </w:p>
          <w:p w:rsidR="006C6096" w:rsidRDefault="006C6096" w:rsidP="006C609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Dies vorausgeschickt wird die Probezeit der Berufseingangsphase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de-DE"/>
              </w:rPr>
              <w:t>positiv</w:t>
            </w:r>
            <w:r w:rsidRPr="00862541">
              <w:rPr>
                <w:rFonts w:ascii="Arial" w:hAnsi="Arial" w:cs="Arial"/>
                <w:sz w:val="20"/>
                <w:szCs w:val="20"/>
                <w:lang w:val="de-DE"/>
              </w:rPr>
              <w:t xml:space="preserve"> bewertet.</w:t>
            </w:r>
          </w:p>
          <w:p w:rsidR="00FC0B40" w:rsidRDefault="00FC0B40" w:rsidP="00E1729A">
            <w:pPr>
              <w:pStyle w:val="DeutscherText"/>
              <w:rPr>
                <w:rFonts w:cs="Arial"/>
                <w:szCs w:val="18"/>
                <w:lang w:val="de-DE" w:eastAsia="it-IT"/>
              </w:rPr>
            </w:pPr>
          </w:p>
          <w:p w:rsidR="006C6096" w:rsidRDefault="006C6096" w:rsidP="006C6096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Nachstehend die Bewertung anführen.</w:t>
            </w:r>
          </w:p>
          <w:p w:rsidR="006C6096" w:rsidRPr="001B5C9D" w:rsidRDefault="006C6096" w:rsidP="00E1729A">
            <w:pPr>
              <w:pStyle w:val="DeutscherText"/>
              <w:rPr>
                <w:rFonts w:cs="Arial"/>
                <w:lang w:val="de-DE" w:eastAsia="it-IT"/>
              </w:rPr>
            </w:pPr>
          </w:p>
          <w:p w:rsidR="00C91F58" w:rsidRPr="008251D5" w:rsidRDefault="00C91F58" w:rsidP="00F77C7E">
            <w:pPr>
              <w:pStyle w:val="DeutscherText"/>
              <w:rPr>
                <w:rFonts w:cs="Arial"/>
                <w:noProof w:val="0"/>
                <w:lang w:val="de-DE"/>
              </w:rPr>
            </w:pPr>
          </w:p>
        </w:tc>
      </w:tr>
      <w:tr w:rsidR="00FE699F" w:rsidRPr="00CD6150" w:rsidTr="00466BE5">
        <w:tc>
          <w:tcPr>
            <w:tcW w:w="9639" w:type="dxa"/>
            <w:gridSpan w:val="3"/>
          </w:tcPr>
          <w:p w:rsidR="00FE699F" w:rsidRDefault="00FE699F" w:rsidP="00466BE5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 w:eastAsia="de-DE"/>
              </w:rPr>
            </w:pPr>
            <w:r w:rsidRPr="00577087">
              <w:rPr>
                <w:rFonts w:ascii="Arial" w:hAnsi="Arial" w:cs="Arial"/>
                <w:sz w:val="20"/>
                <w:szCs w:val="20"/>
                <w:lang w:val="de-DE" w:eastAsia="de-DE"/>
              </w:rPr>
              <w:t>Die Schulführungskraft</w:t>
            </w:r>
          </w:p>
          <w:p w:rsidR="00102A5D" w:rsidRDefault="00102A5D" w:rsidP="00466BE5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 w:eastAsia="de-DE"/>
              </w:rPr>
            </w:pPr>
          </w:p>
          <w:p w:rsidR="00102A5D" w:rsidRDefault="00102A5D" w:rsidP="00102A5D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A4208C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Hier </w:t>
            </w:r>
            <w:r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Vor- und Nachname der Schulführungskraft anführen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</w:p>
          <w:p w:rsidR="00FE699F" w:rsidRPr="00102A5D" w:rsidRDefault="00102A5D" w:rsidP="00102A5D">
            <w:pPr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2669F">
              <w:rPr>
                <w:rFonts w:ascii="Arial" w:hAnsi="Arial" w:cs="Arial"/>
                <w:i/>
                <w:sz w:val="20"/>
                <w:szCs w:val="20"/>
                <w:lang w:val="de-DE"/>
              </w:rPr>
              <w:t>(</w:t>
            </w:r>
            <w:r w:rsidRPr="0082669F">
              <w:rPr>
                <w:rFonts w:ascii="Arial" w:hAnsi="Arial" w:cs="Arial"/>
                <w:i/>
                <w:sz w:val="18"/>
                <w:szCs w:val="18"/>
                <w:lang w:val="de-DE"/>
              </w:rPr>
              <w:t>mit digitaler Unterschrift unterzeichnet</w:t>
            </w:r>
            <w:r w:rsidRPr="0082669F">
              <w:rPr>
                <w:rFonts w:ascii="Arial" w:hAnsi="Arial" w:cs="Arial"/>
                <w:sz w:val="18"/>
                <w:szCs w:val="18"/>
                <w:lang w:val="de-DE"/>
              </w:rPr>
              <w:t>)</w:t>
            </w:r>
          </w:p>
          <w:p w:rsidR="00FE699F" w:rsidRPr="00577087" w:rsidRDefault="00FE699F" w:rsidP="00466BE5">
            <w:pPr>
              <w:pStyle w:val="DeutscherText"/>
              <w:rPr>
                <w:rFonts w:cs="Arial"/>
                <w:noProof w:val="0"/>
                <w:lang w:val="de-DE" w:eastAsia="de-DE"/>
              </w:rPr>
            </w:pPr>
          </w:p>
        </w:tc>
      </w:tr>
    </w:tbl>
    <w:p w:rsidR="00E1729A" w:rsidRPr="00FC6D5F" w:rsidRDefault="00E1729A" w:rsidP="00FC0B40">
      <w:pPr>
        <w:rPr>
          <w:lang w:val="de-DE"/>
        </w:rPr>
      </w:pPr>
    </w:p>
    <w:sectPr w:rsidR="00E1729A" w:rsidRPr="00FC6D5F" w:rsidSect="00851AEF">
      <w:headerReference w:type="default" r:id="rId6"/>
      <w:foot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735" w:rsidRDefault="00397735">
      <w:r>
        <w:separator/>
      </w:r>
    </w:p>
  </w:endnote>
  <w:endnote w:type="continuationSeparator" w:id="0">
    <w:p w:rsidR="00397735" w:rsidRDefault="00397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AEF" w:rsidRPr="00FC6D5F" w:rsidRDefault="00851AEF" w:rsidP="00851AEF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16"/>
        <w:szCs w:val="16"/>
        <w:lang w:val="de-DE"/>
      </w:rPr>
      <w:t>Stand: Mai 2021</w:t>
    </w:r>
  </w:p>
  <w:p w:rsidR="00851AEF" w:rsidRDefault="00851AEF" w:rsidP="00851AEF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735" w:rsidRDefault="00397735">
      <w:r>
        <w:separator/>
      </w:r>
    </w:p>
  </w:footnote>
  <w:footnote w:type="continuationSeparator" w:id="0">
    <w:p w:rsidR="00397735" w:rsidRDefault="00397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AEF" w:rsidRPr="003C001C" w:rsidRDefault="00315E2C" w:rsidP="00FE699F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 w:rsidRPr="003C001C">
      <w:rPr>
        <w:rFonts w:ascii="Arial" w:hAnsi="Arial" w:cs="Arial"/>
        <w:sz w:val="16"/>
        <w:szCs w:val="16"/>
        <w:lang w:val="de-DE"/>
      </w:rPr>
      <w:t xml:space="preserve">Anlage </w:t>
    </w:r>
    <w:r w:rsidR="009E65AE" w:rsidRPr="003C001C">
      <w:rPr>
        <w:rFonts w:ascii="Arial" w:hAnsi="Arial" w:cs="Arial"/>
        <w:sz w:val="16"/>
        <w:szCs w:val="16"/>
        <w:lang w:val="de-DE"/>
      </w:rPr>
      <w:t>A</w:t>
    </w:r>
    <w:r w:rsidR="007A7B98" w:rsidRPr="003C001C">
      <w:rPr>
        <w:rFonts w:ascii="Arial" w:hAnsi="Arial" w:cs="Arial"/>
        <w:sz w:val="16"/>
        <w:szCs w:val="16"/>
        <w:lang w:val="de-DE"/>
      </w:rPr>
      <w:t>1</w:t>
    </w:r>
  </w:p>
  <w:p w:rsidR="00315E2C" w:rsidRDefault="00851AEF" w:rsidP="00FE699F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 w:rsidRPr="003C001C">
      <w:rPr>
        <w:rFonts w:ascii="Arial" w:hAnsi="Arial" w:cs="Arial"/>
        <w:sz w:val="16"/>
        <w:szCs w:val="16"/>
        <w:lang w:val="de-DE"/>
      </w:rPr>
      <w:t xml:space="preserve">Rundschreiben Nr. </w:t>
    </w:r>
    <w:r w:rsidR="003C001C" w:rsidRPr="003C001C">
      <w:rPr>
        <w:rFonts w:ascii="Arial" w:hAnsi="Arial" w:cs="Arial"/>
        <w:sz w:val="16"/>
        <w:szCs w:val="16"/>
        <w:lang w:val="de-DE"/>
      </w:rPr>
      <w:t>22</w:t>
    </w:r>
    <w:r w:rsidRPr="003C001C">
      <w:rPr>
        <w:rFonts w:ascii="Arial" w:hAnsi="Arial" w:cs="Arial"/>
        <w:sz w:val="16"/>
        <w:szCs w:val="16"/>
        <w:lang w:val="de-DE"/>
      </w:rPr>
      <w:t>/2021</w:t>
    </w:r>
    <w:r>
      <w:rPr>
        <w:rFonts w:ascii="Arial" w:hAnsi="Arial" w:cs="Arial"/>
        <w:sz w:val="16"/>
        <w:szCs w:val="16"/>
        <w:lang w:val="de-DE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SZqLOqYccj/MeQ9bHrwwlS+5d64JkdLWeKlEV+50BrGuO42V/TRiuD2aokc9rLg60xH5OSbz2gcNR8ZQ4TdtPQ==" w:salt="ZyX4SfOkKKpTIuwKzNv3zg==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61F50"/>
    <w:rsid w:val="000745C7"/>
    <w:rsid w:val="000B215E"/>
    <w:rsid w:val="000D083D"/>
    <w:rsid w:val="000F3220"/>
    <w:rsid w:val="00102A5D"/>
    <w:rsid w:val="00106098"/>
    <w:rsid w:val="00146812"/>
    <w:rsid w:val="001B5C9D"/>
    <w:rsid w:val="001C5E14"/>
    <w:rsid w:val="001E0E23"/>
    <w:rsid w:val="001E2A80"/>
    <w:rsid w:val="00245F19"/>
    <w:rsid w:val="002C3CBB"/>
    <w:rsid w:val="00302F82"/>
    <w:rsid w:val="00315E2C"/>
    <w:rsid w:val="00356675"/>
    <w:rsid w:val="003613AF"/>
    <w:rsid w:val="003801B8"/>
    <w:rsid w:val="003823FF"/>
    <w:rsid w:val="00391298"/>
    <w:rsid w:val="00397735"/>
    <w:rsid w:val="003C001C"/>
    <w:rsid w:val="003F45E5"/>
    <w:rsid w:val="003F5983"/>
    <w:rsid w:val="00404D0F"/>
    <w:rsid w:val="00417900"/>
    <w:rsid w:val="004236D8"/>
    <w:rsid w:val="00433A91"/>
    <w:rsid w:val="00435696"/>
    <w:rsid w:val="00457487"/>
    <w:rsid w:val="00461417"/>
    <w:rsid w:val="00466BE5"/>
    <w:rsid w:val="004A48B1"/>
    <w:rsid w:val="00511A51"/>
    <w:rsid w:val="00527061"/>
    <w:rsid w:val="00577087"/>
    <w:rsid w:val="005A23C2"/>
    <w:rsid w:val="005C3F68"/>
    <w:rsid w:val="005F5279"/>
    <w:rsid w:val="006069B8"/>
    <w:rsid w:val="00613E23"/>
    <w:rsid w:val="006414EB"/>
    <w:rsid w:val="0065119B"/>
    <w:rsid w:val="0066443C"/>
    <w:rsid w:val="00680AB5"/>
    <w:rsid w:val="006B0C06"/>
    <w:rsid w:val="006C6096"/>
    <w:rsid w:val="006F106C"/>
    <w:rsid w:val="00714541"/>
    <w:rsid w:val="00724F3B"/>
    <w:rsid w:val="00732445"/>
    <w:rsid w:val="00740458"/>
    <w:rsid w:val="00760218"/>
    <w:rsid w:val="007733FD"/>
    <w:rsid w:val="007869B9"/>
    <w:rsid w:val="007A7B98"/>
    <w:rsid w:val="007B0B11"/>
    <w:rsid w:val="008251D5"/>
    <w:rsid w:val="00851AEF"/>
    <w:rsid w:val="00862541"/>
    <w:rsid w:val="008678B2"/>
    <w:rsid w:val="00885CC8"/>
    <w:rsid w:val="008D00F5"/>
    <w:rsid w:val="008D20A5"/>
    <w:rsid w:val="008E1571"/>
    <w:rsid w:val="00900B74"/>
    <w:rsid w:val="009679B4"/>
    <w:rsid w:val="009E65AE"/>
    <w:rsid w:val="00A06DF5"/>
    <w:rsid w:val="00A13E35"/>
    <w:rsid w:val="00A371BC"/>
    <w:rsid w:val="00AC3DAF"/>
    <w:rsid w:val="00AD0E5D"/>
    <w:rsid w:val="00AD4AAF"/>
    <w:rsid w:val="00AD5158"/>
    <w:rsid w:val="00B05E9A"/>
    <w:rsid w:val="00B41F57"/>
    <w:rsid w:val="00B4217B"/>
    <w:rsid w:val="00B42D35"/>
    <w:rsid w:val="00B43E98"/>
    <w:rsid w:val="00BD6C73"/>
    <w:rsid w:val="00C1259D"/>
    <w:rsid w:val="00C27FEF"/>
    <w:rsid w:val="00C543B2"/>
    <w:rsid w:val="00C54B0A"/>
    <w:rsid w:val="00C550E3"/>
    <w:rsid w:val="00C7319E"/>
    <w:rsid w:val="00C91F58"/>
    <w:rsid w:val="00C91FA0"/>
    <w:rsid w:val="00CD098F"/>
    <w:rsid w:val="00CD6150"/>
    <w:rsid w:val="00CE72B3"/>
    <w:rsid w:val="00CF1562"/>
    <w:rsid w:val="00D21D85"/>
    <w:rsid w:val="00D43759"/>
    <w:rsid w:val="00D85693"/>
    <w:rsid w:val="00D85D2D"/>
    <w:rsid w:val="00DF5CF6"/>
    <w:rsid w:val="00E1729A"/>
    <w:rsid w:val="00E74842"/>
    <w:rsid w:val="00E93086"/>
    <w:rsid w:val="00E97FD6"/>
    <w:rsid w:val="00EA4F05"/>
    <w:rsid w:val="00EA7C32"/>
    <w:rsid w:val="00EB47F0"/>
    <w:rsid w:val="00EB6AAD"/>
    <w:rsid w:val="00ED47AA"/>
    <w:rsid w:val="00EE3A16"/>
    <w:rsid w:val="00EF799E"/>
    <w:rsid w:val="00F4036D"/>
    <w:rsid w:val="00F449C3"/>
    <w:rsid w:val="00F755F9"/>
    <w:rsid w:val="00F77C7E"/>
    <w:rsid w:val="00F94FA8"/>
    <w:rsid w:val="00FC0B40"/>
    <w:rsid w:val="00FC6D5F"/>
    <w:rsid w:val="00FD40B7"/>
    <w:rsid w:val="00FE699F"/>
    <w:rsid w:val="00FF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823D9D7"/>
  <w15:chartTrackingRefBased/>
  <w15:docId w15:val="{071EA123-CCF3-43F6-B825-C4497355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E1729A"/>
    <w:rPr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rFonts w:ascii="Arial" w:hAnsi="Arial"/>
      <w:b/>
      <w:noProof/>
      <w:sz w:val="20"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  <w:lang w:val="de-DE" w:eastAsia="de-DE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8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780F2E74</Template>
  <TotalTime>0</TotalTime>
  <Pages>1</Pages>
  <Words>176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Gasser, Susanne</cp:lastModifiedBy>
  <cp:revision>3</cp:revision>
  <cp:lastPrinted>2018-06-18T07:46:00Z</cp:lastPrinted>
  <dcterms:created xsi:type="dcterms:W3CDTF">2021-05-13T08:15:00Z</dcterms:created>
  <dcterms:modified xsi:type="dcterms:W3CDTF">2021-05-13T08:16:00Z</dcterms:modified>
</cp:coreProperties>
</file>