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6C6F" w:rsidRPr="00FD6C89" w:rsidRDefault="00BF6C6F" w:rsidP="00BF6C6F">
      <w:pPr>
        <w:tabs>
          <w:tab w:val="left" w:pos="7560"/>
        </w:tabs>
        <w:spacing w:line="360" w:lineRule="auto"/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</w:pPr>
      <w:r w:rsidRPr="00FD6C8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 xml:space="preserve">Inserire </w:t>
      </w:r>
      <w:r w:rsidR="0058267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>l’</w:t>
      </w:r>
      <w:r w:rsidRPr="00FD6C8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>intestatzione della scuola</w:t>
      </w:r>
    </w:p>
    <w:p w:rsidR="00ED47AA" w:rsidRPr="00EA5585" w:rsidRDefault="00ED47AA">
      <w:pPr>
        <w:rPr>
          <w:rFonts w:ascii="Arial" w:hAnsi="Arial" w:cs="Arial"/>
          <w:sz w:val="20"/>
          <w:szCs w:val="20"/>
        </w:rPr>
      </w:pPr>
    </w:p>
    <w:p w:rsidR="00E1729A" w:rsidRPr="00EA5585" w:rsidRDefault="00E1729A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823"/>
        <w:gridCol w:w="4677"/>
      </w:tblGrid>
      <w:tr w:rsidR="00E1729A" w:rsidRPr="00910E99" w:rsidTr="00910E99">
        <w:trPr>
          <w:cantSplit/>
        </w:trPr>
        <w:tc>
          <w:tcPr>
            <w:tcW w:w="4139" w:type="dxa"/>
          </w:tcPr>
          <w:p w:rsidR="00E1729A" w:rsidRPr="006A48C6" w:rsidRDefault="00E1729A" w:rsidP="00E1729A">
            <w:pPr>
              <w:pStyle w:val="ProtNr"/>
              <w:rPr>
                <w:rFonts w:cs="Arial"/>
                <w:sz w:val="20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</w:tcPr>
          <w:p w:rsidR="00E1729A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  <w:p w:rsidR="00594DB8" w:rsidRPr="00182977" w:rsidRDefault="00594DB8" w:rsidP="00E1729A">
            <w:pPr>
              <w:pStyle w:val="VersandformundAdresse"/>
              <w:rPr>
                <w:rFonts w:cs="Arial"/>
                <w:lang w:val="it-IT"/>
              </w:rPr>
            </w:pPr>
          </w:p>
          <w:p w:rsidR="00594DB8" w:rsidRPr="00182977" w:rsidRDefault="00594DB8" w:rsidP="00594DB8">
            <w:pPr>
              <w:pStyle w:val="VersandformundAdresse"/>
              <w:rPr>
                <w:rFonts w:cs="Arial"/>
                <w:i/>
                <w:lang w:val="it-IT"/>
              </w:rPr>
            </w:pPr>
            <w:r w:rsidRPr="00582679">
              <w:rPr>
                <w:rFonts w:cs="Arial"/>
                <w:vanish/>
                <w:color w:val="339966"/>
                <w:lang w:val="de-DE"/>
              </w:rPr>
              <w:t>Inserire l’indirizzo</w:t>
            </w:r>
            <w:r w:rsidRPr="00910E99">
              <w:rPr>
                <w:rFonts w:cs="Arial"/>
                <w:vanish/>
                <w:color w:val="339966"/>
                <w:lang w:val="it-IT"/>
              </w:rPr>
              <w:t xml:space="preserve"> dell’insegnante </w:t>
            </w:r>
            <w:r w:rsidRPr="00EA5585">
              <w:rPr>
                <w:rFonts w:cs="Arial"/>
                <w:i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Pr="00182977">
              <w:rPr>
                <w:rFonts w:cs="Arial"/>
                <w:i/>
                <w:lang w:val="it-IT"/>
              </w:rPr>
              <w:instrText xml:space="preserve"> FORMTEXT </w:instrText>
            </w:r>
            <w:r w:rsidRPr="00EA5585">
              <w:rPr>
                <w:rFonts w:cs="Arial"/>
                <w:i/>
                <w:lang w:val="de-DE"/>
              </w:rPr>
            </w:r>
            <w:r w:rsidRPr="00EA5585">
              <w:rPr>
                <w:rFonts w:cs="Arial"/>
                <w:i/>
                <w:lang w:val="de-DE"/>
              </w:rPr>
              <w:fldChar w:fldCharType="separate"/>
            </w:r>
            <w:bookmarkStart w:id="1" w:name="_GoBack"/>
            <w:r w:rsidRPr="00EA5585">
              <w:rPr>
                <w:rFonts w:cs="Arial"/>
                <w:i/>
                <w:lang w:val="de-DE"/>
              </w:rPr>
              <w:t> </w:t>
            </w:r>
            <w:r w:rsidRPr="00EA5585">
              <w:rPr>
                <w:rFonts w:cs="Arial"/>
                <w:i/>
                <w:lang w:val="de-DE"/>
              </w:rPr>
              <w:t> </w:t>
            </w:r>
            <w:r w:rsidRPr="00EA5585">
              <w:rPr>
                <w:rFonts w:cs="Arial"/>
                <w:i/>
                <w:lang w:val="de-DE"/>
              </w:rPr>
              <w:t> </w:t>
            </w:r>
            <w:r w:rsidRPr="00EA5585">
              <w:rPr>
                <w:rFonts w:cs="Arial"/>
                <w:i/>
                <w:lang w:val="de-DE"/>
              </w:rPr>
              <w:t> </w:t>
            </w:r>
            <w:r w:rsidRPr="00EA5585">
              <w:rPr>
                <w:rFonts w:cs="Arial"/>
                <w:i/>
                <w:lang w:val="de-DE"/>
              </w:rPr>
              <w:t> </w:t>
            </w:r>
            <w:bookmarkEnd w:id="1"/>
            <w:r w:rsidRPr="00EA5585">
              <w:rPr>
                <w:rFonts w:cs="Arial"/>
                <w:i/>
                <w:lang w:val="de-DE"/>
              </w:rPr>
              <w:fldChar w:fldCharType="end"/>
            </w:r>
            <w:bookmarkEnd w:id="0"/>
          </w:p>
          <w:p w:rsidR="00E1729A" w:rsidRPr="00910E99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  <w:p w:rsidR="00E1729A" w:rsidRPr="00910E99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910E99" w:rsidTr="00910E99">
        <w:trPr>
          <w:cantSplit/>
        </w:trPr>
        <w:tc>
          <w:tcPr>
            <w:tcW w:w="4139" w:type="dxa"/>
          </w:tcPr>
          <w:p w:rsidR="00E1729A" w:rsidRPr="00910E99" w:rsidRDefault="00E1729A" w:rsidP="00E1729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3" w:type="dxa"/>
          </w:tcPr>
          <w:p w:rsidR="00E1729A" w:rsidRPr="00910E99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E1729A" w:rsidRPr="00910E99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A5585" w:rsidTr="00910E99">
        <w:trPr>
          <w:cantSplit/>
          <w:trHeight w:val="68"/>
          <w:hidden/>
        </w:trPr>
        <w:tc>
          <w:tcPr>
            <w:tcW w:w="4139" w:type="dxa"/>
          </w:tcPr>
          <w:p w:rsidR="00E1729A" w:rsidRPr="00BF6C6F" w:rsidRDefault="00BF6C6F" w:rsidP="00E1729A">
            <w:pPr>
              <w:pStyle w:val="DatumOrt"/>
              <w:rPr>
                <w:rFonts w:cs="Arial"/>
                <w:sz w:val="20"/>
                <w:lang w:val="de-DE"/>
              </w:rPr>
            </w:pPr>
            <w:r w:rsidRPr="00BF6C6F">
              <w:rPr>
                <w:rFonts w:cs="Arial"/>
                <w:vanish/>
                <w:color w:val="339966"/>
                <w:sz w:val="20"/>
                <w:lang w:val="de-DE"/>
              </w:rPr>
              <w:t xml:space="preserve">Inserire luogo e data </w:t>
            </w:r>
            <w:r w:rsidRPr="00BF6C6F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BF6C6F">
              <w:rPr>
                <w:rFonts w:cs="Arial"/>
                <w:sz w:val="20"/>
                <w:lang w:val="de-DE"/>
              </w:rPr>
              <w:instrText xml:space="preserve"> FORMTEXT </w:instrText>
            </w:r>
            <w:r w:rsidRPr="00BF6C6F">
              <w:rPr>
                <w:rFonts w:cs="Arial"/>
                <w:sz w:val="20"/>
                <w:lang w:val="de-DE"/>
              </w:rPr>
            </w:r>
            <w:r w:rsidRPr="00BF6C6F">
              <w:rPr>
                <w:rFonts w:cs="Arial"/>
                <w:sz w:val="20"/>
                <w:lang w:val="de-DE"/>
              </w:rPr>
              <w:fldChar w:fldCharType="separate"/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t> </w:t>
            </w:r>
            <w:r w:rsidRPr="00BF6C6F">
              <w:rPr>
                <w:rFonts w:cs="Arial"/>
                <w:sz w:val="20"/>
                <w:lang w:val="de-DE"/>
              </w:rPr>
              <w:fldChar w:fldCharType="end"/>
            </w: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pStyle w:val="VersandformundAdresse"/>
              <w:rPr>
                <w:rFonts w:cs="Arial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  <w:vMerge w:val="restart"/>
          </w:tcPr>
          <w:p w:rsidR="00E1729A" w:rsidRPr="00EA5585" w:rsidRDefault="00E1729A" w:rsidP="00E1729A">
            <w:pPr>
              <w:pStyle w:val="TelBearbeitetvon"/>
              <w:rPr>
                <w:rFonts w:cs="Arial"/>
                <w:sz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139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910E99">
        <w:trPr>
          <w:cantSplit/>
        </w:trPr>
        <w:tc>
          <w:tcPr>
            <w:tcW w:w="4962" w:type="dxa"/>
            <w:gridSpan w:val="2"/>
          </w:tcPr>
          <w:p w:rsidR="00E1729A" w:rsidRPr="00EA5585" w:rsidRDefault="00E1729A" w:rsidP="00E1729A">
            <w:pPr>
              <w:spacing w:line="200" w:lineRule="exact"/>
              <w:ind w:right="227"/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:rsidR="00E1729A" w:rsidRPr="00EA5585" w:rsidRDefault="00E1729A" w:rsidP="00E1729A">
            <w:pPr>
              <w:spacing w:line="20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:rsidTr="00E1729A">
        <w:tc>
          <w:tcPr>
            <w:tcW w:w="9639" w:type="dxa"/>
            <w:gridSpan w:val="3"/>
          </w:tcPr>
          <w:p w:rsidR="00E1729A" w:rsidRPr="00EA5585" w:rsidRDefault="00E1729A" w:rsidP="00E1729A">
            <w:pPr>
              <w:pStyle w:val="DeutscherText"/>
              <w:rPr>
                <w:rFonts w:cs="Arial"/>
                <w:noProof w:val="0"/>
                <w:lang w:val="de-DE"/>
              </w:rPr>
            </w:pPr>
          </w:p>
        </w:tc>
      </w:tr>
      <w:tr w:rsidR="00E1729A" w:rsidRPr="00182977" w:rsidTr="00E1729A">
        <w:tc>
          <w:tcPr>
            <w:tcW w:w="9639" w:type="dxa"/>
            <w:gridSpan w:val="3"/>
          </w:tcPr>
          <w:p w:rsidR="00E1729A" w:rsidRPr="005E7598" w:rsidRDefault="00594DB8" w:rsidP="00910E99">
            <w:pPr>
              <w:autoSpaceDE w:val="0"/>
              <w:autoSpaceDN w:val="0"/>
              <w:adjustRightInd w:val="0"/>
              <w:rPr>
                <w:rFonts w:cs="Arial"/>
                <w:u w:val="single"/>
              </w:rPr>
            </w:pPr>
            <w:r w:rsidRPr="005E7598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>Proroga</w:t>
            </w:r>
            <w:r w:rsidR="005A47ED" w:rsidRPr="005E7598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 xml:space="preserve"> del periodo </w:t>
            </w:r>
            <w:r w:rsidR="00910E99" w:rsidRPr="005E7598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>di prova di inserimento professionale</w:t>
            </w:r>
          </w:p>
        </w:tc>
      </w:tr>
      <w:tr w:rsidR="00E1729A" w:rsidRPr="00182977" w:rsidTr="00E1729A">
        <w:tc>
          <w:tcPr>
            <w:tcW w:w="9639" w:type="dxa"/>
            <w:gridSpan w:val="3"/>
          </w:tcPr>
          <w:p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:rsidTr="00E1729A">
        <w:tc>
          <w:tcPr>
            <w:tcW w:w="9639" w:type="dxa"/>
            <w:gridSpan w:val="3"/>
          </w:tcPr>
          <w:p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926F97" w:rsidTr="00E1729A">
        <w:tc>
          <w:tcPr>
            <w:tcW w:w="9639" w:type="dxa"/>
            <w:gridSpan w:val="3"/>
          </w:tcPr>
          <w:p w:rsidR="00E1729A" w:rsidRPr="00182977" w:rsidRDefault="005A47ED" w:rsidP="00EB52A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977">
              <w:rPr>
                <w:rFonts w:ascii="Arial" w:hAnsi="Arial" w:cs="Arial"/>
                <w:sz w:val="20"/>
                <w:szCs w:val="20"/>
              </w:rPr>
              <w:t>L’insegnante</w:t>
            </w:r>
            <w:r w:rsidR="00E1729A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2" w:name="Text1"/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812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2"/>
            <w:r w:rsidR="006C0087">
              <w:rPr>
                <w:rFonts w:ascii="Arial" w:hAnsi="Arial" w:cs="Arial"/>
                <w:sz w:val="20"/>
                <w:szCs w:val="20"/>
              </w:rPr>
              <w:t xml:space="preserve">, </w:t>
            </w:r>
            <w:bookmarkStart w:id="3" w:name="Dropdown5"/>
            <w:r w:rsidR="0048288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124D28">
              <w:rPr>
                <w:rFonts w:ascii="Arial" w:hAnsi="Arial" w:cs="Arial"/>
                <w:sz w:val="20"/>
                <w:szCs w:val="20"/>
              </w:rPr>
            </w:r>
            <w:r w:rsidR="00124D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8288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4828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6ADD">
              <w:rPr>
                <w:rFonts w:ascii="Arial" w:hAnsi="Arial" w:cs="Arial"/>
                <w:sz w:val="20"/>
                <w:szCs w:val="20"/>
              </w:rPr>
              <w:t xml:space="preserve">il 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76ADD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976ADD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="006C0087" w:rsidRPr="006C0087">
              <w:rPr>
                <w:rFonts w:ascii="Arial" w:hAnsi="Arial" w:cs="Arial"/>
                <w:sz w:val="20"/>
                <w:szCs w:val="20"/>
              </w:rPr>
              <w:t>,</w:t>
            </w:r>
            <w:r w:rsidR="00976ADD" w:rsidRPr="00976A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ha stipulato un contratto di lavoro a tempo </w:t>
            </w:r>
            <w:r w:rsidR="00120DAC">
              <w:rPr>
                <w:rFonts w:ascii="Arial" w:hAnsi="Arial" w:cs="Arial"/>
                <w:sz w:val="20"/>
                <w:szCs w:val="20"/>
              </w:rPr>
              <w:t>determinato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con </w:t>
            </w:r>
            <w:r w:rsidR="00D6676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 w:rsidR="00D6676D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124D28">
              <w:rPr>
                <w:rFonts w:ascii="Arial" w:hAnsi="Arial" w:cs="Arial"/>
                <w:sz w:val="20"/>
                <w:szCs w:val="20"/>
              </w:rPr>
            </w:r>
            <w:r w:rsidR="00124D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6676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20D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5740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182977">
              <w:rPr>
                <w:rFonts w:ascii="Arial" w:hAnsi="Arial" w:cs="Arial"/>
                <w:sz w:val="20"/>
                <w:szCs w:val="20"/>
              </w:rPr>
              <w:t>con decorrenza dal</w:t>
            </w:r>
            <w:r w:rsidR="00E1729A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4" w:name="Text6"/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46812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46812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4"/>
            <w:r w:rsidR="00E1729A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0DAC">
              <w:rPr>
                <w:rFonts w:ascii="Arial" w:hAnsi="Arial" w:cs="Arial"/>
                <w:sz w:val="20"/>
                <w:szCs w:val="20"/>
              </w:rPr>
              <w:t xml:space="preserve">al 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20DAC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120DAC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="00120DAC" w:rsidRPr="00120D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come insegnante </w:t>
            </w:r>
            <w:r w:rsidR="00345740">
              <w:rPr>
                <w:rFonts w:ascii="Arial" w:hAnsi="Arial" w:cs="Arial"/>
                <w:sz w:val="20"/>
                <w:szCs w:val="20"/>
              </w:rPr>
              <w:t xml:space="preserve">presso la </w:t>
            </w:r>
            <w:r w:rsidR="00731EE9" w:rsidRPr="00182977">
              <w:rPr>
                <w:rFonts w:ascii="Arial" w:hAnsi="Arial" w:cs="Arial"/>
                <w:sz w:val="20"/>
                <w:szCs w:val="20"/>
              </w:rPr>
              <w:t xml:space="preserve">scuola </w:t>
            </w:r>
            <w:r w:rsidR="007549A5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Selezionare grado scolastico"/>
                    <w:listEntry w:val="primaria"/>
                    <w:listEntry w:val="media"/>
                    <w:listEntry w:val="superiore"/>
                  </w:ddList>
                </w:ffData>
              </w:fldChar>
            </w:r>
            <w:bookmarkStart w:id="5" w:name="Dropdown3"/>
            <w:r w:rsidR="007549A5" w:rsidRPr="007549A5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124D28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124D28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7549A5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5"/>
            <w:r w:rsidR="00731EE9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6" w:name="Dropdown4"/>
            <w:r w:rsid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Dropdown4"/>
                  <w:enabled/>
                  <w:calcOnExit w:val="0"/>
                  <w:ddList>
                    <w:result w:val="1"/>
                    <w:listEntry w:val="per la classe di concorso"/>
                    <w:listEntry w:val="come insegnante per la seconda lingua"/>
                  </w:ddList>
                </w:ffData>
              </w:fldChar>
            </w:r>
            <w:r w:rsidR="00731EE9" w:rsidRPr="00182977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124D28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124D28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6"/>
            <w:r w:rsidR="00731EE9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31EE9" w:rsidRPr="00E748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F35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6C6F" w:rsidRPr="009D5641">
              <w:rPr>
                <w:rFonts w:cs="Arial"/>
                <w:vanish/>
                <w:color w:val="339966"/>
              </w:rPr>
              <w:t>(</w:t>
            </w:r>
            <w:r w:rsidR="00BF6C6F"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per le scuole </w:t>
            </w:r>
            <w:r w:rsidR="00CD0BE2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medie e </w:t>
            </w:r>
            <w:r w:rsidR="00BF6C6F"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superiori </w:t>
            </w:r>
            <w:r w:rsidR="00582679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>indicare</w:t>
            </w:r>
            <w:r w:rsidR="00BF6C6F"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 la classe di concorso)</w:t>
            </w:r>
            <w:r w:rsidR="00966E0B" w:rsidRPr="00BF6C6F">
              <w:rPr>
                <w:rFonts w:ascii="Arial" w:hAnsi="Arial" w:cs="Arial"/>
                <w:sz w:val="20"/>
                <w:szCs w:val="20"/>
              </w:rPr>
              <w:t>.</w:t>
            </w:r>
            <w:r w:rsidR="00966E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3DB0">
              <w:rPr>
                <w:rFonts w:ascii="Arial" w:hAnsi="Arial" w:cs="Arial"/>
                <w:sz w:val="20"/>
                <w:szCs w:val="20"/>
              </w:rPr>
              <w:t>L’</w:t>
            </w:r>
            <w:r w:rsidR="00120DAC" w:rsidRPr="00120DAC">
              <w:rPr>
                <w:rFonts w:ascii="Arial" w:hAnsi="Arial" w:cs="Arial"/>
                <w:sz w:val="20"/>
                <w:szCs w:val="20"/>
              </w:rPr>
              <w:t>inserimento professionale</w:t>
            </w:r>
            <w:r w:rsidR="00EB52A2">
              <w:rPr>
                <w:rFonts w:ascii="Arial" w:hAnsi="Arial" w:cs="Arial"/>
                <w:sz w:val="20"/>
                <w:szCs w:val="20"/>
              </w:rPr>
              <w:t xml:space="preserve"> di cui all</w:t>
            </w:r>
            <w:r w:rsidR="00EB52A2" w:rsidRPr="00EB52A2">
              <w:rPr>
                <w:rFonts w:ascii="Arial-OneByteIdentityH" w:hAnsi="Arial-OneByteIdentityH" w:cs="Arial-OneByteIdentityH"/>
                <w:sz w:val="20"/>
                <w:szCs w:val="20"/>
                <w:lang w:eastAsia="de-DE"/>
              </w:rPr>
              <w:t>’articolo 12/sexies della legge provinciale 12</w:t>
            </w:r>
            <w:r w:rsidR="00EB52A2">
              <w:rPr>
                <w:rFonts w:ascii="Arial-OneByteIdentityH" w:hAnsi="Arial-OneByteIdentityH" w:cs="Arial-OneByteIdentityH"/>
                <w:sz w:val="20"/>
                <w:szCs w:val="20"/>
                <w:lang w:eastAsia="de-DE"/>
              </w:rPr>
              <w:t xml:space="preserve"> </w:t>
            </w:r>
            <w:r w:rsidR="00EB52A2" w:rsidRPr="00EB52A2">
              <w:rPr>
                <w:rFonts w:ascii="Arial-OneByteIdentityH" w:hAnsi="Arial-OneByteIdentityH" w:cs="Arial-OneByteIdentityH"/>
                <w:sz w:val="20"/>
                <w:szCs w:val="20"/>
                <w:lang w:eastAsia="de-DE"/>
              </w:rPr>
              <w:t>dicembre 1996, n. 24</w:t>
            </w:r>
            <w:r w:rsidR="00594DB8">
              <w:rPr>
                <w:rFonts w:ascii="Arial-OneByteIdentityH" w:hAnsi="Arial-OneByteIdentityH" w:cs="Arial-OneByteIdentityH"/>
                <w:sz w:val="20"/>
                <w:szCs w:val="20"/>
                <w:lang w:eastAsia="de-DE"/>
              </w:rPr>
              <w:t>,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è stato</w:t>
            </w:r>
            <w:r w:rsidR="006A43C3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D3DB0">
              <w:rPr>
                <w:rFonts w:ascii="Arial" w:hAnsi="Arial" w:cs="Arial"/>
                <w:sz w:val="20"/>
                <w:szCs w:val="20"/>
              </w:rPr>
              <w:t>prorogato</w:t>
            </w:r>
            <w:r w:rsidR="006A43C3" w:rsidRPr="00182977">
              <w:rPr>
                <w:rFonts w:ascii="Arial" w:hAnsi="Arial" w:cs="Arial"/>
                <w:sz w:val="20"/>
                <w:szCs w:val="20"/>
              </w:rPr>
              <w:t xml:space="preserve"> nell’anno scolastico</w:t>
            </w:r>
            <w:r w:rsidR="00E1729A"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7" w:name="Text12"/>
            <w:r w:rsidR="00457487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457487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bookmarkEnd w:id="7"/>
            <w:r w:rsidR="008B4C3A" w:rsidRPr="006A48C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31EE9" w:rsidRDefault="00731EE9" w:rsidP="00731EE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:rsidR="00780B88" w:rsidRPr="00926F97" w:rsidRDefault="00594DB8" w:rsidP="00780B88">
            <w:pPr>
              <w:spacing w:after="120" w:line="360" w:lineRule="auto"/>
              <w:jc w:val="both"/>
              <w:rPr>
                <w:rFonts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Nell’anno scolastico </w:t>
            </w:r>
            <w:r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Pr="00594D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5740">
              <w:rPr>
                <w:rFonts w:ascii="Arial" w:hAnsi="Arial" w:cs="Arial"/>
                <w:sz w:val="20"/>
                <w:szCs w:val="20"/>
              </w:rPr>
              <w:t xml:space="preserve">l’insegnante </w:t>
            </w:r>
            <w:r w:rsidR="00B30811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B30811" w:rsidRPr="0018297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30811" w:rsidRPr="00731EE9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B30811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B30811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B30811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B30811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B30811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B30811" w:rsidRPr="00731EE9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="00B30811" w:rsidRPr="00731EE9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="00B30811" w:rsidRPr="00B308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non ha prestato 180 giorni di </w:t>
            </w:r>
            <w:r w:rsidR="001427C7">
              <w:rPr>
                <w:rFonts w:ascii="Arial" w:hAnsi="Arial" w:cs="Arial"/>
                <w:sz w:val="20"/>
                <w:szCs w:val="20"/>
              </w:rPr>
              <w:t>servizio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1729A" w:rsidRPr="00926F97" w:rsidRDefault="00E1729A" w:rsidP="009C445C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E1729A" w:rsidRPr="00926F97" w:rsidTr="00E1729A">
        <w:tc>
          <w:tcPr>
            <w:tcW w:w="9639" w:type="dxa"/>
            <w:gridSpan w:val="3"/>
          </w:tcPr>
          <w:p w:rsidR="00E1729A" w:rsidRPr="00926F9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:rsidTr="00E1729A">
        <w:tc>
          <w:tcPr>
            <w:tcW w:w="9639" w:type="dxa"/>
            <w:gridSpan w:val="3"/>
          </w:tcPr>
          <w:p w:rsidR="00E1729A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  <w:p w:rsidR="008A12A1" w:rsidRPr="00182977" w:rsidRDefault="008A12A1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  <w:p w:rsidR="00A63E9F" w:rsidRPr="007F0D83" w:rsidRDefault="00A63E9F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  <w:p w:rsidR="007F0D83" w:rsidRPr="007F0D83" w:rsidRDefault="00D6676D" w:rsidP="007F0D83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124D28">
              <w:rPr>
                <w:rFonts w:ascii="Arial" w:hAnsi="Arial" w:cs="Arial"/>
                <w:sz w:val="20"/>
                <w:szCs w:val="20"/>
              </w:rPr>
            </w:r>
            <w:r w:rsidR="00124D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F6C6F" w:rsidRPr="00BF6C6F" w:rsidRDefault="00BF6C6F" w:rsidP="00BF6C6F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BF6C6F" w:rsidRPr="00BF6C6F" w:rsidRDefault="00BF6C6F" w:rsidP="0058267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Inserire nome e cognome del dirigente 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Pr="00BF6C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</w:p>
          <w:p w:rsidR="00E1729A" w:rsidRPr="00BF6C6F" w:rsidRDefault="00BF6C6F" w:rsidP="00582679">
            <w:pPr>
              <w:ind w:firstLine="7440"/>
              <w:rPr>
                <w:rFonts w:ascii="Arial" w:hAnsi="Arial" w:cs="Arial"/>
                <w:i/>
                <w:sz w:val="16"/>
                <w:szCs w:val="16"/>
              </w:rPr>
            </w:pPr>
            <w:r w:rsidRPr="00BF6C6F">
              <w:rPr>
                <w:rFonts w:ascii="Arial" w:hAnsi="Arial" w:cs="Arial"/>
                <w:i/>
                <w:sz w:val="16"/>
                <w:szCs w:val="16"/>
              </w:rPr>
              <w:t>(sottoscritto con firma digitale)</w:t>
            </w:r>
          </w:p>
          <w:p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</w:tbl>
    <w:p w:rsidR="00E1729A" w:rsidRPr="00EA5585" w:rsidRDefault="00E1729A">
      <w:pPr>
        <w:rPr>
          <w:rFonts w:ascii="Arial" w:hAnsi="Arial" w:cs="Arial"/>
          <w:sz w:val="20"/>
          <w:szCs w:val="20"/>
        </w:rPr>
      </w:pPr>
    </w:p>
    <w:sectPr w:rsidR="00E1729A" w:rsidRPr="00EA5585" w:rsidSect="00612B41">
      <w:headerReference w:type="default" r:id="rId6"/>
      <w:pgSz w:w="11906" w:h="16838"/>
      <w:pgMar w:top="1417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CBD" w:rsidRDefault="008D0CBD">
      <w:r>
        <w:separator/>
      </w:r>
    </w:p>
  </w:endnote>
  <w:endnote w:type="continuationSeparator" w:id="0">
    <w:p w:rsidR="008D0CBD" w:rsidRDefault="008D0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OneByteIdentityH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CBD" w:rsidRDefault="008D0CBD">
      <w:r>
        <w:separator/>
      </w:r>
    </w:p>
  </w:footnote>
  <w:footnote w:type="continuationSeparator" w:id="0">
    <w:p w:rsidR="008D0CBD" w:rsidRDefault="008D0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2679" w:rsidRPr="00780B88" w:rsidRDefault="00036DA4" w:rsidP="00A63E9F">
    <w:pPr>
      <w:pStyle w:val="Kopfzeile"/>
      <w:jc w:val="right"/>
      <w:rPr>
        <w:rFonts w:ascii="Arial" w:hAnsi="Arial" w:cs="Arial"/>
        <w:sz w:val="16"/>
        <w:szCs w:val="16"/>
      </w:rPr>
    </w:pPr>
    <w:r w:rsidRPr="00780B88">
      <w:rPr>
        <w:rFonts w:ascii="Arial" w:hAnsi="Arial" w:cs="Arial"/>
        <w:sz w:val="16"/>
        <w:szCs w:val="16"/>
      </w:rPr>
      <w:t>A</w:t>
    </w:r>
    <w:r w:rsidR="00780B88" w:rsidRPr="00780B88">
      <w:rPr>
        <w:rFonts w:ascii="Arial" w:hAnsi="Arial" w:cs="Arial"/>
        <w:sz w:val="16"/>
        <w:szCs w:val="16"/>
      </w:rPr>
      <w:t>llegato</w:t>
    </w:r>
    <w:r w:rsidRPr="00780B88">
      <w:rPr>
        <w:rFonts w:ascii="Arial" w:hAnsi="Arial" w:cs="Arial"/>
        <w:sz w:val="16"/>
        <w:szCs w:val="16"/>
      </w:rPr>
      <w:t xml:space="preserve"> </w:t>
    </w:r>
    <w:r w:rsidR="00DB2221" w:rsidRPr="00780B88">
      <w:rPr>
        <w:rFonts w:ascii="Arial" w:hAnsi="Arial" w:cs="Arial"/>
        <w:sz w:val="16"/>
        <w:szCs w:val="16"/>
      </w:rPr>
      <w:t>C</w:t>
    </w:r>
    <w:r w:rsidR="00910E99" w:rsidRPr="00780B88">
      <w:rPr>
        <w:rFonts w:ascii="Arial" w:hAnsi="Arial" w:cs="Arial"/>
        <w:sz w:val="16"/>
        <w:szCs w:val="16"/>
      </w:rPr>
      <w:t>2</w:t>
    </w:r>
  </w:p>
  <w:p w:rsidR="00780B88" w:rsidRPr="00780B88" w:rsidRDefault="00780B88" w:rsidP="00A63E9F">
    <w:pPr>
      <w:pStyle w:val="Kopfzeile"/>
      <w:jc w:val="right"/>
      <w:rPr>
        <w:rFonts w:ascii="Arial" w:hAnsi="Arial" w:cs="Arial"/>
        <w:sz w:val="16"/>
        <w:szCs w:val="16"/>
      </w:rPr>
    </w:pPr>
    <w:r w:rsidRPr="00780B88">
      <w:rPr>
        <w:rFonts w:ascii="Arial" w:hAnsi="Arial" w:cs="Arial"/>
        <w:sz w:val="16"/>
        <w:szCs w:val="16"/>
      </w:rPr>
      <w:t xml:space="preserve">Circolare n. </w:t>
    </w:r>
    <w:r w:rsidR="005A3DBB">
      <w:rPr>
        <w:rFonts w:ascii="Arial" w:hAnsi="Arial" w:cs="Arial"/>
        <w:sz w:val="16"/>
        <w:szCs w:val="16"/>
      </w:rPr>
      <w:t>22</w:t>
    </w:r>
    <w:r w:rsidRPr="00780B88"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t>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znBZ4vl3jVeqGCbBfSCAbCscy+quO7zztCG8YxXw9wApy4fqPI15fuHVJh6l7EKonryTILWQN39+PO3HjZA8gA==" w:salt="TV3JYfhj78HDY0+1y1r+/Q==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36DA4"/>
    <w:rsid w:val="00061F50"/>
    <w:rsid w:val="000728D7"/>
    <w:rsid w:val="000B0353"/>
    <w:rsid w:val="000D59A9"/>
    <w:rsid w:val="00120DAC"/>
    <w:rsid w:val="00123275"/>
    <w:rsid w:val="00124D28"/>
    <w:rsid w:val="001427C7"/>
    <w:rsid w:val="00146812"/>
    <w:rsid w:val="00182977"/>
    <w:rsid w:val="001841D6"/>
    <w:rsid w:val="00191345"/>
    <w:rsid w:val="00197874"/>
    <w:rsid w:val="001A4FF6"/>
    <w:rsid w:val="001B31CE"/>
    <w:rsid w:val="00205C68"/>
    <w:rsid w:val="0028194B"/>
    <w:rsid w:val="002A373B"/>
    <w:rsid w:val="002C3CBB"/>
    <w:rsid w:val="002E2EC8"/>
    <w:rsid w:val="002F5463"/>
    <w:rsid w:val="00345740"/>
    <w:rsid w:val="003801B8"/>
    <w:rsid w:val="003823FF"/>
    <w:rsid w:val="003D430A"/>
    <w:rsid w:val="003F5983"/>
    <w:rsid w:val="00402B9A"/>
    <w:rsid w:val="00423AA9"/>
    <w:rsid w:val="00433A91"/>
    <w:rsid w:val="00457487"/>
    <w:rsid w:val="00476AAE"/>
    <w:rsid w:val="00477939"/>
    <w:rsid w:val="00482886"/>
    <w:rsid w:val="00492E1D"/>
    <w:rsid w:val="004B2758"/>
    <w:rsid w:val="004D1518"/>
    <w:rsid w:val="004D2202"/>
    <w:rsid w:val="004D3DB0"/>
    <w:rsid w:val="004E20BC"/>
    <w:rsid w:val="00511A51"/>
    <w:rsid w:val="00541310"/>
    <w:rsid w:val="00557F42"/>
    <w:rsid w:val="005674F5"/>
    <w:rsid w:val="00582679"/>
    <w:rsid w:val="00584B2E"/>
    <w:rsid w:val="005874D8"/>
    <w:rsid w:val="00594DB8"/>
    <w:rsid w:val="005A3DBB"/>
    <w:rsid w:val="005A47ED"/>
    <w:rsid w:val="005E4675"/>
    <w:rsid w:val="005E7598"/>
    <w:rsid w:val="005F2015"/>
    <w:rsid w:val="00602A3E"/>
    <w:rsid w:val="006069B8"/>
    <w:rsid w:val="00612B41"/>
    <w:rsid w:val="00626D37"/>
    <w:rsid w:val="0065119B"/>
    <w:rsid w:val="006674FC"/>
    <w:rsid w:val="00694EA8"/>
    <w:rsid w:val="006A43C3"/>
    <w:rsid w:val="006A48C6"/>
    <w:rsid w:val="006B0C06"/>
    <w:rsid w:val="006C0087"/>
    <w:rsid w:val="006C07EC"/>
    <w:rsid w:val="00731EE9"/>
    <w:rsid w:val="007549A5"/>
    <w:rsid w:val="00780B88"/>
    <w:rsid w:val="0079787D"/>
    <w:rsid w:val="007F0D83"/>
    <w:rsid w:val="007F66E9"/>
    <w:rsid w:val="00812F90"/>
    <w:rsid w:val="00845C08"/>
    <w:rsid w:val="00883162"/>
    <w:rsid w:val="00885CC8"/>
    <w:rsid w:val="00886DF8"/>
    <w:rsid w:val="008A08A4"/>
    <w:rsid w:val="008A12A1"/>
    <w:rsid w:val="008B4C3A"/>
    <w:rsid w:val="008D0CBD"/>
    <w:rsid w:val="00910E99"/>
    <w:rsid w:val="00922BB5"/>
    <w:rsid w:val="00922C54"/>
    <w:rsid w:val="00926F97"/>
    <w:rsid w:val="00952D75"/>
    <w:rsid w:val="0095491C"/>
    <w:rsid w:val="00966E0B"/>
    <w:rsid w:val="00976ADD"/>
    <w:rsid w:val="00982774"/>
    <w:rsid w:val="009C445C"/>
    <w:rsid w:val="009C794C"/>
    <w:rsid w:val="00A06DF5"/>
    <w:rsid w:val="00A13E35"/>
    <w:rsid w:val="00A43392"/>
    <w:rsid w:val="00A63E9F"/>
    <w:rsid w:val="00AA143E"/>
    <w:rsid w:val="00AC3DAF"/>
    <w:rsid w:val="00AD4AAF"/>
    <w:rsid w:val="00AF4E7C"/>
    <w:rsid w:val="00B01505"/>
    <w:rsid w:val="00B03F16"/>
    <w:rsid w:val="00B07C46"/>
    <w:rsid w:val="00B25E34"/>
    <w:rsid w:val="00B30811"/>
    <w:rsid w:val="00B30BEF"/>
    <w:rsid w:val="00B41F57"/>
    <w:rsid w:val="00B46D77"/>
    <w:rsid w:val="00BF6C6F"/>
    <w:rsid w:val="00C42976"/>
    <w:rsid w:val="00C550E3"/>
    <w:rsid w:val="00C56241"/>
    <w:rsid w:val="00CB191E"/>
    <w:rsid w:val="00CD0BE2"/>
    <w:rsid w:val="00CF1562"/>
    <w:rsid w:val="00D006CB"/>
    <w:rsid w:val="00D07623"/>
    <w:rsid w:val="00D21D85"/>
    <w:rsid w:val="00D5245B"/>
    <w:rsid w:val="00D6676D"/>
    <w:rsid w:val="00DB2221"/>
    <w:rsid w:val="00DD2026"/>
    <w:rsid w:val="00DD261F"/>
    <w:rsid w:val="00E15B34"/>
    <w:rsid w:val="00E1729A"/>
    <w:rsid w:val="00E17A4A"/>
    <w:rsid w:val="00E25C0D"/>
    <w:rsid w:val="00E61554"/>
    <w:rsid w:val="00E93086"/>
    <w:rsid w:val="00E97FD6"/>
    <w:rsid w:val="00EA4F05"/>
    <w:rsid w:val="00EA5585"/>
    <w:rsid w:val="00EB04FC"/>
    <w:rsid w:val="00EB52A2"/>
    <w:rsid w:val="00EB6AAD"/>
    <w:rsid w:val="00ED47AA"/>
    <w:rsid w:val="00EE5281"/>
    <w:rsid w:val="00EF3590"/>
    <w:rsid w:val="00F270C8"/>
    <w:rsid w:val="00F449C3"/>
    <w:rsid w:val="00F77634"/>
    <w:rsid w:val="00FD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34B3C52"/>
  <w15:chartTrackingRefBased/>
  <w15:docId w15:val="{190C29EA-2804-4E67-9BA7-A7E786E1F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sid w:val="00E1729A"/>
    <w:rPr>
      <w:sz w:val="24"/>
      <w:szCs w:val="24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rFonts w:ascii="Arial" w:hAnsi="Arial"/>
      <w:b/>
      <w:noProof/>
      <w:sz w:val="20"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  <w:lang w:val="de-DE" w:eastAsia="de-DE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5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780F2E74</Template>
  <TotalTime>0</TotalTime>
  <Pages>1</Pages>
  <Words>143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Gasser, Susanne</cp:lastModifiedBy>
  <cp:revision>3</cp:revision>
  <cp:lastPrinted>2018-06-18T06:44:00Z</cp:lastPrinted>
  <dcterms:created xsi:type="dcterms:W3CDTF">2021-05-13T08:08:00Z</dcterms:created>
  <dcterms:modified xsi:type="dcterms:W3CDTF">2021-05-13T08:08:00Z</dcterms:modified>
</cp:coreProperties>
</file>